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SimSun"/>
          <w:lang w:eastAsia="zh-CN"/>
        </w:rPr>
      </w:pPr>
      <w:bookmarkStart w:id="0" w:name="_GoBack"/>
      <w:r>
        <w:rPr>
          <w:rFonts w:hint="eastAsia" w:eastAsia="SimSun"/>
          <w:lang w:eastAsia="zh-CN"/>
        </w:rPr>
        <w:pict>
          <v:shape id="_x0000_s1166" o:spid="_x0000_s1166" o:spt="75" alt="17" type="#_x0000_t75" style="position:absolute;left:0pt;margin-left:16.85pt;margin-top:89.4pt;height:790.95pt;width:575.6pt;mso-position-horizontal-relative:page;mso-position-vertical-relative:page;z-index:-251656192;mso-width-relative:page;mso-height-relative:page;" filled="f" o:preferrelative="f" stroked="f" coordsize="21600,21600">
            <v:path/>
            <v:fill on="f" focussize="0,0"/>
            <v:stroke on="f"/>
            <v:imagedata r:id="rId6" o:title="17"/>
            <o:lock v:ext="edit" aspectratio="f"/>
          </v:shape>
        </w:pict>
      </w:r>
      <w:bookmarkEnd w:id="0"/>
    </w:p>
    <w:p>
      <w:pPr>
        <w:spacing w:after="0" w:line="240" w:lineRule="auto"/>
        <w:jc w:val="center"/>
        <w:rPr>
          <w:rFonts w:ascii="Bookman Old Style" w:hAnsi="Bookman Old Style" w:cs="Times New Roman"/>
          <w:b/>
          <w:sz w:val="36"/>
          <w:szCs w:val="36"/>
        </w:rPr>
        <w:sectPr>
          <w:pgSz w:w="12240" w:h="20160"/>
          <w:pgMar w:top="1440" w:right="1440" w:bottom="1440" w:left="1440" w:header="720" w:footer="720" w:gutter="0"/>
          <w:cols w:space="720" w:num="1"/>
          <w:docGrid w:linePitch="360" w:charSpace="0"/>
        </w:sectPr>
      </w:pPr>
      <w:r>
        <w:rPr>
          <w:u w:val="none"/>
        </w:rPr>
        <w:pict>
          <v:shape id="_x0000_s1167" o:spid="_x0000_s1167" o:spt="136" type="#_x0000_t136" style="position:absolute;left:0pt;margin-left:-10.3pt;margin-top:323.25pt;height:82.4pt;width:495.7pt;z-index:-251655168;mso-width-relative:page;mso-height-relative:page;" fillcolor="#99CC00" filled="t" stroked="t" coordsize="21600,21600" adj="10800">
            <v:path/>
            <v:fill on="t" color2="#FF9933" focussize="0,0"/>
            <v:stroke weight="1.5pt" color="#FFFFFF"/>
            <v:imagedata o:title=""/>
            <o:lock v:ext="edit" aspectratio="f"/>
            <v:textpath on="t" fitpath="t" trim="t" xscale="f" string="RENJA TAHUN 2024" style="font-family:Times New Roman;font-size:40pt;font-weight:bold;v-text-align:center;v-text-spacing:78643f;"/>
            <v:shadow on="t" type="emboss" obscured="f" color="lineOrFill darken(153)" opacity="65536f" color2="shadow add(102)" offset="-1pt,-1pt" offset2="0pt,0pt" origin="0f,0f" matrix="65536f,0f,0f,65536f,0,0"/>
          </v:shape>
        </w:pict>
      </w:r>
      <w:r>
        <w:rPr>
          <w:rFonts w:ascii="Bookman Old Style" w:hAnsi="Bookman Old Style" w:cs="Times New Roman"/>
          <w:sz w:val="28"/>
          <w:szCs w:val="28"/>
          <w:lang w:val="id-ID" w:eastAsia="id-ID"/>
        </w:rPr>
        <w:pict>
          <v:group id="_x0000_s1168" o:spid="_x0000_s1168" o:spt="203" style="position:absolute;left:0pt;margin-left:185.25pt;margin-top:458.6pt;height:110.25pt;width:131.5pt;mso-position-horizontal-relative:margin;z-index:-251653120;mso-width-relative:page;mso-height-relative:page;" coordorigin="4817,6472" coordsize="3160,2298">
            <o:lock v:ext="edit" aspectratio="f"/>
            <v:shape id="_x0000_s1169" o:spid="_x0000_s1169" style="position:absolute;left:4817;top:6472;height:2298;width:3160;" filled="f" stroked="t" coordsize="2994,2067" path="m819,0hdc720,261,469,357,469,357c771,625,0,1164,586,1781c938,2067,1231,1940,1475,2056c1711,1948,1983,2047,2364,1815c2994,1312,2172,646,2472,326c2220,218,2192,138,2119,0c1662,153,1312,153,819,0xe">
              <v:path arrowok="t"/>
              <v:fill on="f" focussize="0,0"/>
              <v:stroke weight="1.5pt" color="#000000"/>
              <v:imagedata o:title=""/>
              <o:lock v:ext="edit" aspectratio="f"/>
            </v:shape>
            <v:shape id="_x0000_s1170" o:spid="_x0000_s1170" style="position:absolute;left:4898;top:6528;height:2187;width:2997;" fillcolor="#548DD4" filled="t" stroked="t" coordsize="2994,2067" path="m819,0hdc720,261,469,357,469,357c771,625,0,1164,586,1781c938,2067,1231,1940,1475,2056c1711,1948,1983,2047,2364,1815c2994,1312,2172,646,2472,326c2220,218,2192,138,2119,0c1662,153,1312,153,819,0xe">
              <v:path arrowok="t"/>
              <v:fill on="t" color2="#FFFFFF" focussize="0,0"/>
              <v:stroke color="#000000"/>
              <v:imagedata o:title=""/>
              <o:lock v:ext="edit" aspectratio="f"/>
            </v:shape>
            <v:group id="_x0000_s1171" o:spid="_x0000_s1171" o:spt="203" style="position:absolute;left:5438;top:6680;height:1868;width:1890;" coordorigin="217,246" coordsize="1662,1640">
              <o:lock v:ext="edit" aspectratio="f"/>
              <v:shape id="_x0000_s1172" o:spid="_x0000_s1172" style="position:absolute;left:225;top:254;height:1620;width:1646;" fillcolor="#FFF500" filled="t" stroked="f" coordsize="1646,1620" path="m821,117l809,113,801,109,793,101,785,97,777,77,769,56,761,36,753,20,745,4,732,0,708,8,692,20,680,36,668,52,648,89,620,117,584,145,543,173,455,226,358,286,306,322,258,363,209,411,165,468,145,500,125,532,105,568,85,609,69,649,57,693,41,742,28,794,12,903,4,1000,0,1088,8,1169,20,1237,41,1298,65,1350,93,1395,121,1435,153,1467,185,1495,218,1520,282,1556,334,1580,382,1600,443,1612,511,1620,584,1620,616,1620,652,1612,684,1604,716,1596,745,1580,769,1564,793,1544,809,1524,817,1516,821,1512,829,1516,833,1524,853,1548,873,1568,901,1588,930,1600,962,1608,994,1616,1030,1620,1062,1620,1103,1620,1139,1616,1175,1608,1211,1600,1276,1580,1332,1556,1376,1536,1416,1512,1457,1487,1493,1463,1525,1431,1553,1399,1577,1362,1601,1326,1618,1282,1634,1229,1642,1173,1646,1112,1646,1044,1642,967,1630,883,1614,794,1606,750,1593,709,1577,669,1565,633,1529,564,1489,500,1445,443,1400,391,1348,343,1300,302,1199,230,1111,165,1070,137,1034,109,1006,81,986,52,974,40,954,20,934,4,914,0,910,0,901,4,897,12,893,20,885,40,877,60,869,85,857,101,853,109,845,113,833,117,821,11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73" o:spid="_x0000_s1173" style="position:absolute;left:217;top:246;height:1640;width:1662;" fillcolor="#1F1A17" filled="t" stroked="f" coordsize="1662,1640" path="m829,133l813,129,801,125,793,117,785,105,773,85,765,60,781,52,789,76,797,93,805,101,813,109,821,113,829,117,829,133xm765,60l761,44,753,28,749,20,736,16,740,0,757,4,769,16,777,36,781,52,765,60xm736,0l740,0,740,8,736,0xm740,16l740,16,736,0,736,0,740,16xm736,0l736,0,740,8,736,0xm740,16l736,16,728,20,724,4,728,0,736,0,740,16xm728,20l724,20,720,24,712,8,716,4,724,4,728,20xm720,24l696,44,684,64,668,56,676,44,684,32,696,20,712,8,720,24xm684,64l668,89,652,113,628,137,604,157,547,193,483,230,475,218,539,181,592,145,616,125,636,105,656,80,668,56,684,64xm483,230l423,266,358,310,326,330,294,359,262,383,234,415,201,451,173,488,149,528,125,572,101,625,81,677,61,738,45,802,28,798,45,733,65,673,85,617,109,564,133,520,161,476,189,439,222,403,250,375,282,347,314,318,346,294,415,254,475,218,483,230xm45,802l28,907,20,1000,16,1080,24,1157,32,1221,49,1282,69,1334,93,1378,121,1419,149,1451,181,1479,209,1503,270,1544,326,1568,318,1584,262,1556,201,1520,169,1491,137,1463,109,1427,81,1391,57,1342,32,1290,16,1229,4,1161,0,1084,4,1000,12,903,28,798,45,802xm326,1568l334,1576,346,1580,338,1596,330,1588,318,1584,326,1568xm346,1580l346,1580,342,1588,346,1580xm346,1580l346,1580,338,1596,338,1596,346,1580xm338,1596l338,1596,342,1588,338,1596xm346,1580l370,1592,403,1600,395,1616,366,1608,338,1596,346,1580xm403,1600l435,1608,471,1616,467,1632,431,1624,395,1616,403,1600xm471,1616l519,1620,568,1620,616,1620,664,1612,708,1600,749,1580,769,1572,785,1556,801,1544,813,1528,825,1536,813,1552,797,1568,781,1584,761,1596,720,1612,672,1628,620,1636,568,1640,515,1636,467,1632,471,1616xm813,1528l813,1524,813,1524,829,1532,825,1532,825,1536,813,1528xm813,1524l821,1515,829,1511,833,1528,829,1528,829,1532,813,1524xm829,1511l833,1511,829,1520,829,1511xm833,1511l837,1511,841,1515,829,1528,829,1528,829,1528,833,1511xm829,1528l829,1528,837,1524,829,1528xm841,1515l845,1520,849,1528,833,1536,833,1532,829,1528,841,1515xm849,1528l849,1528,841,1532,849,1528xm849,1528l849,1528,833,1536,833,1536,849,1528xm833,1536l833,1536,841,1532,833,1536xm849,1528l869,1552,893,1576,881,1588,857,1564,833,1536,849,1528xm893,1576l922,1592,954,1604,950,1620,913,1608,881,1588,893,1576xm954,1604l1002,1616,1050,1620,1103,1620,1155,1612,1203,1604,1251,1592,1296,1576,1336,1560,1344,1572,1304,1592,1259,1608,1207,1620,1155,1628,1103,1636,1050,1636,998,1632,950,1620,954,1604xm1336,1560l1380,1536,1420,1515,1457,1491,1493,1463,1525,1435,1553,1403,1577,1366,1601,1330,1618,1334,1593,1378,1569,1415,1537,1447,1505,1475,1469,1503,1428,1528,1388,1552,1344,1572,1336,1560xm1601,1330l1618,1286,1634,1237,1642,1181,1646,1120,1646,1052,1642,975,1630,895,1614,802,1630,798,1646,891,1658,975,1662,1052,1662,1120,1658,1185,1650,1241,1634,1290,1618,1334,1601,1330xm1614,802l1601,746,1581,689,1561,637,1537,592,1513,544,1485,504,1457,463,1424,427,1356,363,1288,306,1219,254,1155,209,1167,197,1231,242,1300,294,1368,351,1436,419,1469,455,1501,496,1529,536,1553,584,1577,633,1597,685,1618,738,1630,798,1614,802xm1155,209l1103,173,1054,137,1014,101,986,64,998,56,1026,89,1066,125,1111,157,1167,197,1155,209xm986,64l986,64,994,60,986,64xm986,64l986,64,986,64,998,56,998,56,998,56,986,64xm998,56l998,56,990,60,998,56xm986,64l982,60,978,56,994,48,998,52,998,56,986,64xm978,56l978,52,974,48,986,36,990,44,994,48,978,56xm974,48l974,48,978,44,974,48xm974,48l962,36,946,28,934,20,926,16,922,0,938,4,954,12,970,24,986,36,974,48xm922,0l922,0,922,8,922,0xm926,16l918,20,909,28,905,44,897,60,881,56,889,36,897,16,909,4,922,0,926,16xm897,60l889,89,877,113,869,121,857,129,845,133,829,133,829,117,841,113,849,113,857,105,865,97,873,76,881,56,897,60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74" o:spid="_x0000_s1174" style="position:absolute;left:933;top:399;height:214;width:226;" fillcolor="#FFFFFF" filled="t" stroked="f" coordsize="226,214" path="m113,0l133,89,226,81,149,129,181,214,113,157,45,214,77,129,0,81,93,89,113,0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75" o:spid="_x0000_s1175" style="position:absolute;left:929;top:399;height:222;width:234;" fillcolor="#28166F" filled="t" stroked="f" coordsize="234,222" path="m125,0l145,89,129,93,109,4,125,0xm141,97l133,97,129,93,137,89,141,97xm137,81l230,73,230,93,141,97,137,81xm230,73l234,89,230,81,230,73xm234,89l157,137,149,125,226,77,234,89xm145,133l141,129,149,125,153,129,145,133xm161,129l193,210,177,218,145,133,161,129xm193,210l181,222,185,214,193,210xm181,222l113,161,121,149,193,210,181,222xm113,149l117,145,121,149,117,157,113,149xm121,161l53,222,45,210,113,149,121,161xm53,222l41,210,49,214,53,222xm41,210l77,129,89,133,57,218,41,210xm89,125l93,129,89,133,81,129,89,125xm77,137l0,89,8,77,89,125,77,137xm0,89l4,73,4,81,0,89xm4,73l97,81,97,97,4,93,4,73xm105,93l101,97,97,97,97,89,105,93xm89,89l109,0,125,4,105,93,89,89xm109,0l125,0,117,0,109,0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76" o:spid="_x0000_s1176" style="position:absolute;left:966;top:617;height:624;width:152;" fillcolor="#FFFFFF" filled="t" stroked="f" coordsize="152,624" path="m108,68l100,36,92,8,88,0,80,0,72,4,68,12,60,32,56,48,48,68,40,76,32,92,28,113,24,137,24,161,24,185,24,201,24,209,20,217,16,217,8,221,4,229,0,246,0,262,0,278,0,294,0,306,4,314,8,314,12,318,20,318,24,322,32,334,36,354,40,375,44,395,44,415,44,431,40,443,32,451,32,467,28,483,28,500,32,532,40,552,60,596,72,624,88,612,96,592,100,564,104,524,108,500,116,463,120,435,120,403,116,371,112,342,116,318,120,294,124,282,128,274,132,266,136,266,140,270,144,266,148,266,148,258,152,242,152,221,148,169,144,117,136,100,128,80,120,80,108,6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77" o:spid="_x0000_s1177" style="position:absolute;left:957;top:609;height:641;width:169;" fillcolor="#28166F" filled="t" stroked="f" coordsize="169,641" path="m109,76l109,76,125,76,125,76,109,76xm109,76l105,56,101,36,117,32,121,52,125,76,109,76xm101,36l97,28,93,20,109,12,113,24,117,32,101,36xm109,12l109,12,101,16,109,12xm93,20l93,16,89,16,101,0,105,8,109,12,93,20xm101,0l101,0,93,8,101,0xm89,16l89,16,89,16,89,0,93,0,101,0,89,16xm89,16l89,16,85,16,77,4,81,0,89,0,89,16xm85,16l85,20,85,24,69,16,73,8,77,4,85,16xm69,16l69,16,77,20,69,16xm85,24l85,24,81,24,69,16,69,16,69,16,85,24xm69,16l69,16,77,20,69,16xm85,24l81,28,81,36,65,32,65,24,69,16,85,24xm81,36l77,48,73,60,57,52,61,44,65,32,81,36xm73,60l65,80,57,88,45,76,49,72,57,52,73,60xm57,88l57,88,57,92,45,80,45,80,45,76,57,88xm57,92l49,100,45,117,29,113,33,92,45,80,57,92xm45,117l41,141,41,169,25,169,25,141,29,113,45,117xm41,169l45,189,41,205,25,201,25,189,25,169,41,169xm41,205l41,217,37,229,29,233,17,237,17,221,25,217,25,201,41,205xm17,237l17,242,17,254,0,250,0,242,5,229,9,221,17,221,17,237xm17,254l17,270,17,286,0,286,0,270,0,250,17,254xm17,286l17,286,0,286,0,286,17,286xm17,286l17,302,17,314,0,318,0,302,0,286,17,286xm0,318l0,318,9,314,0,318xm17,314l17,314,17,314,0,322,0,318,0,318,17,314xm0,322l0,322,9,318,0,322xm17,314l21,318,29,318,29,334,21,334,13,330,5,326,0,322,17,314xm29,318l33,318,37,322,25,334,29,334,29,334,29,318xm37,322l37,322,33,326,37,322xm37,322l45,338,53,366,37,366,33,346,25,334,37,322xm53,366l61,395,61,423,45,423,41,395,37,366,53,366xm61,423l61,443,53,455,41,443,45,439,45,423,61,423xm41,447l41,443,49,451,41,447xm53,455l53,455,41,447,41,447,53,455xm53,455l53,459,49,463,33,459,37,451,41,447,53,455xm49,463l49,471,49,479,29,475,33,467,33,459,49,463xm49,479l45,499,45,524,49,544,53,552,45,564,37,552,33,528,29,504,29,475,49,479xm45,564l45,564,49,560,45,564xm53,552l53,552,53,552,41,564,45,564,45,564,53,552xm45,564l41,564,49,560,45,564xm53,552l69,576,77,604,61,608,53,584,45,564,53,552xm77,604l81,616,85,624,73,632,65,624,61,608,77,604xm85,624l85,624,77,628,85,624xm85,624l81,624,77,624,85,637,81,641,77,641,73,637,73,632,85,624xm85,637l85,637,81,632,85,637xm77,624l89,612,97,596,113,604,101,624,85,637,77,624xm97,596l101,572,105,532,121,532,121,576,113,604,97,596xm105,532l105,532,113,532,105,532xm105,532l109,504,117,471,133,475,125,508,121,536,105,532xm133,475l133,475,125,471,133,475xm117,471l117,471,133,475,133,475,117,471xm117,471l117,471,125,471,117,471xm117,471l121,451,121,431,121,411,117,387,133,387,137,411,141,435,137,455,133,475,117,471xm117,387l117,366,113,350,133,350,133,366,133,387,117,387xm113,350l117,326,121,294,137,298,133,326,133,350,113,350xm121,294l125,286,129,278,145,286,141,290,137,298,121,294xm129,278l137,270,145,266,141,282,145,282,145,286,129,278xm145,266l145,266,145,274,145,266xm145,266l149,266,149,270,141,282,141,282,141,282,145,266xm149,270l149,270,145,274,149,270xm149,270l149,270,149,270,161,278,157,282,153,286,149,286,141,282,149,270xm161,278l161,278,153,274,161,278xm149,270l153,225,145,157,165,153,165,193,169,229,165,258,161,278,149,270xm145,157l145,141,145,125,161,125,161,137,165,153,145,157xm145,125l141,117,137,108,153,100,157,113,161,125,145,125xm137,108l133,100,129,92,145,88,145,92,153,100,137,108xm145,88l145,88,137,88,145,88xm129,92l129,92,129,96,129,80,137,80,145,88,129,92xm129,96l125,96,121,92,113,88,109,80,125,76,129,80,129,80,129,96xm109,80l109,76,117,76,109,80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78" o:spid="_x0000_s1178" style="position:absolute;left:913;top:830;height:113;width:44;" fillcolor="#FFFFFF" filled="t" stroked="f" coordsize="44,113" path="m40,12l44,21,40,29,36,33,36,45,36,61,40,69,44,81,40,93,40,101,36,109,24,113,12,113,8,105,4,105,4,101,0,97,0,93,0,77,8,65,8,53,8,41,8,25,12,12,20,4,28,0,36,4,40,12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79" o:spid="_x0000_s1179" style="position:absolute;left:905;top:822;height:129;width:61;" fillcolor="#28166F" filled="t" stroked="f" coordsize="61,129" path="m52,16l61,24,44,33,40,24,52,16xm61,24l61,29,52,29,61,24xm61,29l57,41,48,45,36,33,40,33,44,29,61,29xm48,45l48,49,44,49,44,41,48,45xm44,49l48,57,52,65,36,69,36,61,36,49,36,45,36,37,40,33,44,33,44,49xm36,69l36,69,44,69,36,69xm52,65l61,85,44,89,36,69,52,65xm61,85l61,89,52,89,61,85xm61,89l61,97,57,101,40,97,44,93,44,89,61,89xm40,97l40,97,48,101,40,97xm57,101l57,105,57,109,40,109,40,105,40,97,57,101xm57,109l52,117,48,121,36,109,36,109,40,109,57,109xm48,121l44,125,36,129,32,113,36,113,36,109,48,121xm36,129l36,129,32,121,36,129xm36,129l28,129,20,129,24,113,28,113,32,113,36,129xm20,129l12,125,8,117,20,109,24,113,24,113,20,129xm8,117l4,113,16,113,8,117xm4,113l8,117,8,117,20,105,20,109,24,113,4,113xm8,117l4,113,4,109,20,109,20,109,20,105,8,117xm4,109l4,109,4,113,16,101,20,105,20,109,4,109xm4,113l4,113,12,109,4,113xm4,113l0,109,0,101,16,101,16,101,16,101,4,113xm0,101l0,101,16,101,16,101,0,101xm0,101l0,101,8,101,0,101xm0,101l0,97,0,93,16,97,16,97,16,101,0,101xm0,93l0,93,8,93,0,93xm0,93l0,89,0,89,16,93,16,93,16,97,0,93xm0,89l4,73,8,65,20,77,20,81,16,93,0,89xm24,73l20,77,16,73,24,73xm4,73l4,49,24,49,24,73,4,73xm4,49l4,49,24,49,24,49,4,49xm4,49l8,41,8,33,24,37,24,45,24,49,4,49xm8,33l12,24,12,20,28,20,28,29,24,37,8,33xm12,20l12,20,28,20,28,20,12,20xm12,20l12,20,20,20,12,20xm12,20l16,8,24,4,32,20,28,20,28,20,12,20xm24,4l28,0,36,0,36,16,32,16,32,20,24,4xm36,0l36,0,36,8,36,0xm36,0l36,0,36,16,36,16,36,0xm36,0l44,4,52,8,40,20,36,16,36,16,36,0xm52,8l52,8,44,12,52,8xm52,8l52,8,52,12,40,20,40,20,40,20,52,8xm52,12l52,12,48,16,52,12xm52,12l57,16,57,16,40,16,40,20,40,20,52,12xm57,16l57,20,52,24,40,12,40,16,40,16,57,16xm40,24l36,16,40,12,48,20,40,24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80" o:spid="_x0000_s1180" style="position:absolute;left:825;top:1254;height:56;width:88;" fillcolor="#1F1A17" filled="t" stroked="f" coordsize="88,56" path="m0,44l36,8,48,20,12,56,0,44xm36,8l44,0,48,8,44,12,36,8xm48,8l88,44,76,56,36,20,48,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81" o:spid="_x0000_s1181" style="position:absolute;left:913;top:1254;height:56;width:85;" fillcolor="#1F1A17" filled="t" stroked="f" coordsize="85,56" path="m0,44l36,8,49,20,12,56,0,44xm36,8l40,0,49,8,40,12,36,8xm49,8l85,44,73,56,36,20,49,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82" o:spid="_x0000_s1182" style="position:absolute;left:982;top:1262;height:56;width:84;" fillcolor="#1F1A17" filled="t" stroked="f" coordsize="84,56" path="m12,0l44,36,32,48,0,12,12,0xm44,48l40,56,32,48,40,44,44,48xm32,36l72,0,84,12,44,48,32,36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83" o:spid="_x0000_s1183" style="position:absolute;left:1050;top:1254;height:48;width:56;" fillcolor="#1F1A17" filled="t" stroked="f" coordsize="56,48" path="m0,24l12,8,24,20,12,32,0,24xm12,8l20,0,24,8,20,12,12,8xm24,8l56,36,44,48,12,20,24,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84" o:spid="_x0000_s1184" style="position:absolute;left:1102;top:1254;height:56;width:89;" fillcolor="#1F1A17" filled="t" stroked="f" coordsize="89,56" path="m0,44l37,8,49,20,12,56,0,44xm37,8l45,0,49,8,45,12,37,8xm49,8l89,44,77,56,37,20,49,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85" o:spid="_x0000_s1185" style="position:absolute;left:1179;top:1254;height:56;width:88;" fillcolor="#1F1A17" filled="t" stroked="f" coordsize="88,56" path="m0,44l36,8,48,20,12,56,0,44xm36,8l44,0,48,8,44,12,36,8xm48,8l88,44,76,56,36,20,48,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rect id="_x0000_s1186" o:spid="_x0000_s1186" o:spt="1" style="position:absolute;left:953;top:1290;height:16;width:4;" fillcolor="#1F1A17" filled="t" stroked="f" coordsize="21600,21600">
                <v:path/>
                <v:fill on="t" color2="#FFFFFF" focussize="0,0"/>
                <v:stroke on="f"/>
                <v:imagedata o:title=""/>
                <o:lock v:ext="edit" aspectratio="f"/>
              </v:rect>
              <v:shape id="_x0000_s1187" o:spid="_x0000_s1187" style="position:absolute;left:813;top:1322;height:61;width:470;" fillcolor="#1F1A17" filled="t" stroked="f" coordsize="470,61" path="m8,8l44,32,68,44,84,40,100,28,112,44,100,53,92,57,80,61,68,61,56,57,40,53,24,40,0,24,8,8xm100,28l120,16,144,4,153,16,128,32,112,44,100,28xm144,4l161,0,177,4,193,12,209,20,197,36,185,28,173,20,161,16,153,16,144,4xm209,20l225,32,241,40,241,57,221,48,197,36,209,20xm241,40l261,36,281,24,289,36,281,44,269,53,257,57,241,57,241,40xm281,24l297,12,322,4,322,24,305,28,289,36,281,24xm322,4l338,4,350,12,362,16,370,28,362,40,354,32,342,28,334,24,322,24,322,4xm370,28l386,40,402,44,414,40,426,36,442,24,458,8,470,20,450,40,430,53,414,61,402,61,390,61,378,57,370,48,362,40,370,2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88" o:spid="_x0000_s1188" style="position:absolute;left:813;top:1346;height:65;width:470;" fillcolor="#1F1A17" filled="t" stroked="f" coordsize="470,65" path="m8,8l44,33,68,45,84,41,100,33,112,45,100,53,92,57,80,61,68,61,56,61,40,53,24,41,0,24,8,8xm100,33l120,16,144,4,153,20,128,33,112,45,100,33xm144,4l161,0,177,4,193,12,209,24,197,37,185,29,173,20,161,16,153,20,144,4xm209,24l225,37,241,41,241,57,221,53,197,37,209,24xm241,41l261,37,281,24,289,41,281,45,269,53,257,57,241,57,241,41xm281,24l297,12,322,8,322,24,305,29,289,41,281,24xm322,8l338,8,350,12,362,20,370,29,362,41,354,33,342,29,334,24,322,24,322,8xm370,29l386,41,402,45,414,41,426,37,442,24,458,8,470,20,450,41,430,53,414,61,402,65,390,61,378,57,370,49,362,41,370,29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89" o:spid="_x0000_s1189" style="position:absolute;left:813;top:1370;height:65;width:470;" fillcolor="#1F1A17" filled="t" stroked="f" coordsize="470,65" path="m8,9l44,37,68,45,84,41,100,33,112,45,100,53,92,57,80,61,68,61,56,61,40,53,24,41,0,25,8,9xm100,33l120,21,144,5,153,21,128,33,112,45,100,33xm144,5l161,0,177,5,193,13,209,25,197,37,185,29,173,21,161,17,153,21,144,5xm209,25l225,37,241,41,241,57,221,53,197,37,209,25xm241,41l261,37,281,25,289,41,281,45,269,53,257,57,241,57,241,41xm281,25l297,17,322,9,322,25,305,29,289,41,281,25xm322,9l338,9,350,13,362,21,370,29,362,41,354,33,342,29,334,25,322,25,322,9xm370,29l386,41,402,45,414,45,426,37,442,25,458,9,470,21,450,41,430,53,414,61,402,65,390,61,378,57,370,49,362,41,370,29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90" o:spid="_x0000_s1190" style="position:absolute;left:813;top:1395;height:64;width:470;" fillcolor="#1F1A17" filled="t" stroked="f" coordsize="470,64" path="m8,8l44,32,68,44,84,40,100,32,112,44,100,52,92,56,80,60,68,60,56,60,40,52,24,40,0,24,8,8xm100,32l120,16,144,4,153,20,128,32,112,44,100,32xm144,4l161,0,177,4,193,12,209,24,197,36,185,28,173,20,161,16,153,20,144,4xm209,24l225,36,241,40,241,56,221,52,197,36,209,24xm241,40l261,36,281,24,289,40,281,44,269,52,257,56,241,56,241,40xm281,24l297,12,322,8,322,24,305,28,289,40,281,24xm322,8l338,8,350,12,362,20,370,28,362,40,354,32,342,28,334,24,322,24,322,8xm370,28l386,40,402,44,414,40,426,36,442,24,458,8,470,20,450,40,430,52,414,60,402,64,390,60,378,56,370,48,362,40,370,2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91" o:spid="_x0000_s1191" style="position:absolute;left:426;top:1435;height:185;width:258;" fillcolor="#FFFFFF" filled="t" stroked="f" coordsize="258,185" path="m0,36l0,32,4,28,17,24,29,16,69,8,113,4,157,0,202,0,218,0,234,4,246,12,250,16,258,28,258,40,258,56,258,77,254,97,242,121,230,145,214,173,0,185,0,36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92" o:spid="_x0000_s1192" style="position:absolute;left:418;top:1427;height:201;width:274;" fillcolor="#1F1A17" filled="t" stroked="f" coordsize="274,201" path="m0,48l0,40,4,32,16,44,16,40,16,40,0,48xm4,32l12,24,29,20,37,36,25,40,16,44,4,32xm29,20l49,16,73,8,77,24,53,32,37,36,29,20xm73,8l133,0,189,0,218,0,238,4,258,12,266,20,254,28,242,24,230,16,210,16,185,16,129,20,77,24,73,8xm254,28l254,28,258,24,254,28xm266,20l266,20,254,28,254,28,266,20xm266,20l266,20,258,24,266,20xm266,20l270,28,274,32,258,40,254,32,254,28,266,20xm274,32l274,40,274,52,258,52,258,44,258,40,274,32xm258,52l258,52,266,52,258,52xm274,52l274,76,266,109,250,145,226,185,214,177,238,141,250,105,258,76,258,52,274,52xm226,185l226,189,222,189,222,181,226,185xm222,189l8,201,8,185,222,173,222,189xm8,201l0,201,0,193,8,193,8,201xm0,193l0,44,16,44,16,193,0,193xm16,40l16,44,8,44,16,40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93" o:spid="_x0000_s1193" style="position:absolute;left:1400;top:1435;height:185;width:270;" fillcolor="#FFFFFF" filled="t" stroked="f" coordsize="270,185" path="m270,36l258,28,245,20,229,16,209,8,165,4,117,0,72,4,36,8,24,12,12,20,8,24,4,28,0,40,4,60,8,85,12,109,24,133,32,157,44,169,56,173,270,185,270,36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94" o:spid="_x0000_s1194" style="position:absolute;left:1392;top:1427;height:201;width:286;" fillcolor="#1F1A17" filled="t" stroked="f" coordsize="286,201" path="m270,48l261,40,245,32,225,28,205,24,157,20,109,20,109,0,161,4,209,8,233,12,253,20,274,28,286,40,270,48xm109,20l76,20,48,24,44,8,72,4,109,0,109,20xm48,24l32,32,20,36,8,28,20,16,44,8,48,24xm20,36l20,36,20,36,4,40,4,32,8,28,20,36xm20,36l24,40,20,44,12,36,20,36xm20,44l16,52,20,68,4,72,0,48,8,32,20,44xm20,68l24,101,36,129,20,137,8,105,4,72,20,68xm36,129l48,153,60,169,48,185,32,165,20,137,36,129xm60,169l64,173,64,173,68,189,56,189,48,185,60,169xm64,173l68,173,64,181,64,173xm68,173l278,185,278,201,64,189,68,173xm286,193l286,201,278,201,278,193,286,193xm270,193l270,44,286,44,286,193,270,193xm286,40l286,44,278,44,286,40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95" o:spid="_x0000_s1195" style="position:absolute;left:414;top:1471;height:250;width:206;" fillcolor="#FFFFFF" filled="t" stroked="f" coordsize="206,250" path="m12,0l4,20,0,53,0,97,12,145,20,157,37,174,57,190,85,210,113,226,141,238,165,246,189,250,193,242,202,230,202,218,206,202,206,170,202,129,189,93,169,65,161,53,145,41,133,37,117,32,113,53,109,73,141,81,165,89,173,89,177,89,181,85,181,81,181,85,177,89,173,89,165,89,145,85,121,77,93,61,61,45,37,24,12,0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96" o:spid="_x0000_s1196" style="position:absolute;left:406;top:1455;height:274;width:222;" fillcolor="#1F1A17" filled="t" stroked="f" coordsize="222,274" path="m28,20l28,20,16,8,16,8,28,20xm16,8l16,8,20,16,16,8xm28,20l24,24,24,28,8,20,12,16,16,8,28,20xm24,28l20,32,20,40,4,36,4,28,8,20,24,28xm20,40l16,65,16,93,20,125,28,157,12,165,4,129,0,93,0,65,4,36,20,40xm12,165l12,165,20,161,12,165xm28,157l28,157,28,157,12,165,12,165,12,165,28,157xm12,165l12,165,20,161,12,165xm28,157l33,165,37,173,24,186,16,173,12,165,28,157xm37,173l45,182,57,190,45,202,37,194,24,186,37,173xm57,190l89,214,129,234,165,250,197,258,197,274,181,270,161,266,141,258,121,250,81,226,45,202,57,190xm201,270l197,274,197,266,201,270xm193,258l197,250,201,234,206,218,206,194,222,194,222,222,218,242,214,258,201,270,193,258xm206,194l201,165,197,133,214,129,222,161,222,194,206,194xm197,133l185,105,173,85,185,73,201,97,214,129,197,133xm173,85l161,73,149,65,137,61,125,61,125,40,141,44,157,48,173,61,185,73,173,85xm121,44l125,40,125,48,121,44xm129,57l129,61,129,73,113,73,113,65,113,57,113,48,121,44,129,57xm129,73l129,85,125,93,113,81,113,77,113,73,129,73xm117,97l105,89,113,81,117,89,117,97xm121,81l153,93,177,97,173,113,149,109,117,97,121,81xm173,113l173,113,173,105,173,113xm177,97l181,97,185,97,189,113,181,113,173,113,177,97xm185,97l181,101,181,101,197,101,193,109,189,113,185,97xm181,101l181,101,181,101,197,93,197,97,197,101,181,101xm181,101l197,93,189,97,181,101xm197,97l197,101,197,105,181,97,181,97,181,101,197,97xm197,105l189,113,177,113,177,97,181,97,181,97,197,105xm177,113l165,113,149,109,153,93,165,97,177,97,177,113xm149,109l117,97,81,77,45,48,12,20,28,8,57,36,89,61,121,81,153,93,149,109xm16,8l20,0,28,8,20,16,16,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97" o:spid="_x0000_s1197" style="position:absolute;left:1480;top:1471;height:250;width:206;" fillcolor="#FFFFFF" filled="t" stroked="f" coordsize="206,250" path="m190,0l202,20,206,57,206,97,198,145,186,157,169,174,149,190,125,210,97,226,69,238,41,246,17,250,13,242,9,230,5,218,0,202,0,170,9,129,21,93,37,65,49,53,61,41,73,37,93,32,97,53,97,73,69,81,45,89,37,89,29,89,25,85,25,81,25,85,29,89,33,89,41,89,61,85,85,77,113,65,141,49,169,24,190,0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98" o:spid="_x0000_s1198" style="position:absolute;left:1472;top:1459;height:270;width:222;" fillcolor="#1F1A17" filled="t" stroked="f" coordsize="222,270" path="m206,8l206,8,194,20,194,20,206,8xm206,8l206,8,198,12,206,8xm206,8l210,12,214,20,198,28,194,24,194,20,206,8xm214,20l214,28,218,36,202,40,198,32,198,28,214,20xm218,36l218,36,210,36,218,36xm218,36l222,61,222,93,218,125,214,161,198,153,202,121,206,93,206,65,202,40,218,36xm214,161l214,161,206,157,214,161xm214,161l210,161,210,161,198,153,198,153,198,153,214,161xm210,161l210,161,202,157,210,161xm210,161l206,169,198,182,186,169,194,161,198,153,210,161xm198,182l190,190,177,198,165,186,177,178,186,169,198,182xm177,198l141,222,101,246,81,254,61,262,45,266,25,270,25,254,57,246,97,230,133,210,165,186,177,198xm25,270l21,266,25,262,25,270xm21,266l13,254,4,238,0,218,0,190,17,190,17,214,21,230,25,246,33,254,21,266xm0,190l4,157,13,125,29,129,21,161,17,190,0,190xm13,125l21,93,41,69,53,81,37,101,29,129,13,125xm41,69l53,57,65,44,81,40,101,36,97,57,85,57,73,61,61,69,53,81,41,69xm101,36l101,40,101,44,101,36xm101,40l109,44,113,53,113,61,113,69,97,69,97,57,97,53,101,40xm113,69l109,73,109,77,101,89,93,81,97,69,113,69xm109,77l121,85,109,93,105,85,109,77xm109,93l77,105,49,109,49,93,73,89,101,77,109,93xm49,109l49,109,49,101,49,109xm49,109l41,109,37,109,41,93,45,93,49,93,49,109xm37,109l29,105,25,97,41,97,41,97,41,93,37,109xm25,97l25,93,25,89,41,97,41,97,41,97,25,97xm25,89l41,97,33,93,25,89xm41,97l41,93,41,93,29,101,25,97,25,93,41,97xm41,93l41,93,33,97,41,93xm41,93l41,93,45,93,49,109,37,109,29,101,41,93xm45,93l57,93,69,89,73,105,61,109,49,109,45,93xm69,89l101,77,133,61,165,36,194,8,206,20,177,49,141,73,105,93,73,105,69,89xm194,8l198,0,206,8,198,12,194,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199" o:spid="_x0000_s1199" style="position:absolute;left:628;top:1451;height:250;width:840;" fillcolor="#FFFFFF" filled="t" stroked="f" coordsize="840,250" path="m16,101l36,97,60,89,60,69,60,44,56,24,48,0,48,4,52,24,52,36,44,52,32,77,8,105,0,141,0,177,4,214,16,250,116,238,217,230,317,222,418,222,523,222,623,226,724,238,824,250,836,210,840,173,840,141,836,101,812,89,796,77,784,61,776,44,772,28,772,16,780,8,788,4,784,4,776,8,772,12,768,20,764,32,764,48,764,69,768,93,796,97,820,101,720,85,623,77,523,73,418,69,317,73,217,81,116,89,16,10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00" o:spid="_x0000_s1200" style="position:absolute;left:620;top:1439;height:274;width:856;" fillcolor="#1F1A17" filled="t" stroked="f" coordsize="856,274" path="m20,105l64,93,68,109,24,121,20,105xm76,105l76,109,68,109,68,101,76,105xm60,101l60,81,60,60,76,56,80,81,76,105,60,101xm60,60l56,36,48,16,64,8,72,32,76,56,60,60xm52,4l60,0,64,8,56,12,52,4xm60,20l56,16,64,12,48,20,48,16,44,12,48,8,52,4,60,20xm64,12l68,24,68,44,64,56,56,77,44,97,20,121,8,109,28,89,40,73,48,56,52,44,52,28,48,20,64,12xm8,113l8,109,16,117,8,113xm24,117l16,153,16,189,0,189,0,153,8,113,24,117xm16,189l20,226,32,258,16,266,4,226,0,189,16,189xm24,270l20,274,16,266,24,262,24,270xm24,254l28,254,32,270,24,270,24,254xm28,254l28,254,28,262,28,254xm28,254l84,246,140,238,144,258,88,262,32,270,28,254xm140,238l197,234,253,230,257,246,197,250,144,258,140,238xm253,230l398,226,543,226,688,234,832,254,832,270,688,254,543,242,398,242,257,246,253,230xm840,262l836,270,832,270,832,262,840,262xm824,258l836,222,840,185,856,189,852,226,840,262,824,258xm840,185l840,153,836,117,852,113,856,149,856,189,840,185xm848,105l852,109,852,113,844,113,848,105xm840,121l820,113,800,97,788,81,776,69,792,60,800,73,812,85,828,97,848,105,840,121xm776,69l772,52,772,40,788,40,788,48,792,60,776,69xm772,40l772,28,776,16,792,28,788,32,788,40,772,40xm776,16l784,12,796,8,796,24,792,24,792,28,776,16xm796,8l796,24,796,16,796,8xm796,24l796,24,796,24,792,8,792,8,796,8,796,24xm796,24l788,28,784,32,768,24,780,12,792,8,796,24xm768,24l768,24,776,28,768,24xm784,32l780,44,780,64,764,64,764,40,768,24,784,32xm780,64l780,81,784,101,768,105,764,85,764,64,780,64xm776,113l772,113,768,105,776,105,776,113xm776,93l776,93,776,97,776,113,776,113,776,113,776,93xm776,113l776,113,776,105,776,113xm776,97l788,97,804,101,800,117,788,113,776,113,776,97xm804,101l816,101,828,105,828,121,816,117,800,117,804,101xm828,105l828,121,828,113,828,105xm828,121l728,105,627,97,531,93,426,93,426,73,531,77,631,81,732,89,828,105,828,121xm426,93l325,93,225,101,124,109,24,121,20,105,124,93,225,85,325,77,426,73,426,93xm24,121l20,105,24,113,24,12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01" o:spid="_x0000_s1201" style="position:absolute;left:672;top:1572;height:85;width:76;" fillcolor="#1F1A17" filled="t" stroked="f" coordsize="76,85" path="m4,60l16,56,16,65,20,69,24,69,32,73,36,73,44,73,52,73,56,69,60,69,64,65,64,60,64,56,64,52,60,48,56,48,52,44,48,44,36,44,24,44,16,40,12,40,8,36,4,32,0,28,0,20,4,16,8,8,12,4,20,0,28,0,40,0,48,0,56,4,60,8,64,12,68,20,56,20,52,16,48,12,40,8,32,8,24,12,16,16,12,20,12,24,16,28,16,32,24,32,36,32,48,36,56,36,64,40,72,44,76,48,76,52,76,60,76,65,72,73,64,77,56,81,48,81,36,85,28,81,16,81,12,73,8,69,4,60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02" o:spid="_x0000_s1202" style="position:absolute;left:789;top:1556;height:89;width:76;" fillcolor="#1F1A17" filled="t" stroked="f" coordsize="76,89" path="m8,89l0,4,64,0,68,12,12,16,16,40,64,36,68,44,16,48,20,76,76,72,76,81,8,89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03" o:spid="_x0000_s1203" style="position:absolute;left:901;top:1552;height:80;width:65;" fillcolor="#1F1A17" filled="t" stroked="f" coordsize="65,80" path="m4,80l0,0,12,0,16,72,65,68,65,76,4,80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04" o:spid="_x0000_s1204" style="position:absolute;left:998;top:1548;height:80;width:84;" fillcolor="#1F1A17" filled="t" stroked="f" coordsize="84,80" path="m0,80l32,0,48,0,84,80,72,80,60,56,20,56,12,80,0,80xm24,48l56,48,48,24,44,16,40,8,36,16,36,24,24,4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05" o:spid="_x0000_s1205" style="position:absolute;left:1102;top:1548;height:84;width:85;" fillcolor="#1F1A17" filled="t" stroked="f" coordsize="85,84" path="m33,84l33,48,0,0,16,0,33,24,37,32,41,40,45,32,53,24,73,4,85,4,49,48,45,84,33,84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06" o:spid="_x0000_s1206" style="position:absolute;left:1203;top:1556;height:85;width:84;" fillcolor="#1F1A17" filled="t" stroked="f" coordsize="84,85" path="m0,81l44,0,56,4,84,85,72,85,64,60,24,56,12,81,0,81xm28,48l60,52,52,28,48,16,48,12,44,16,40,24,28,4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07" o:spid="_x0000_s1207" style="position:absolute;left:1324;top:1568;height:93;width:84;" fillcolor="#1F1A17" filled="t" stroked="f" coordsize="84,93" path="m0,81l12,0,52,4,64,8,72,12,76,12,80,20,84,24,84,32,80,40,72,44,64,48,52,52,56,52,60,56,64,60,68,69,80,93,64,89,56,73,52,64,48,60,48,56,44,52,40,52,40,48,36,48,32,48,20,48,12,85,0,81xm20,36l44,40,52,40,60,40,64,40,68,36,68,32,68,28,68,24,68,20,60,16,52,16,24,12,20,36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08" o:spid="_x0000_s1208" style="position:absolute;left:664;top:1564;height:101;width:92;" fillcolor="#1F1A17" filled="t" stroked="f" coordsize="92,101" path="m12,60l20,56,24,73,12,77,12,60xm20,56l28,56,32,64,24,64,20,56xm32,64l32,64,32,68,20,77,16,73,16,68,32,64xm32,68l32,68,36,68,24,81,20,81,20,77,32,68xm36,68l36,68,36,73,28,85,24,85,24,81,36,68xm28,85l28,85,32,77,28,85xm36,73l40,73,40,73,36,89,32,89,28,85,36,73xm36,89l36,89,40,81,36,89xm40,73l40,73,40,73,40,89,36,89,36,89,40,73xm40,73l40,73,40,81,40,73xm40,73l44,73,44,73,40,89,40,89,36,89,40,73xm44,73l44,73,44,73,44,89,44,89,40,89,44,73xm44,89l44,89,44,81,44,89xm44,73l48,73,52,73,56,89,48,89,44,89,44,73xm52,73l56,73,60,68,68,85,60,89,56,89,52,73xm68,85l68,85,64,77,68,85xm60,68l60,68,68,85,68,85,60,68xm60,68l60,68,64,77,60,68xm60,68l60,68,60,68,72,85,68,85,68,85,60,68xm60,68l60,68,68,77,60,68xm60,68l64,68,64,68,72,85,72,85,72,85,60,68xm72,85l72,85,68,77,72,85xm64,68l64,68,64,68,80,77,76,81,72,85,64,68xm64,68l64,68,72,73,64,68xm64,68l64,68,64,64,80,68,80,73,80,77,64,68xm80,68l80,68,72,68,80,68xm64,64l64,64,64,64,80,64,80,64,80,68,64,64xm80,64l80,64,72,64,80,64xm64,64l64,64,64,64,80,56,80,60,80,64,64,64xm80,56l80,56,72,60,80,56xm64,64l64,64,64,64,76,52,76,52,80,56,64,64xm64,64l64,64,64,64,68,48,72,48,76,52,64,64xm64,64l60,64,60,64,60,44,64,48,68,48,64,64xm60,44l60,44,60,52,60,44xm60,64l56,60,52,60,56,44,60,44,60,44,60,64xm52,60l48,60,44,60,44,44,48,44,56,44,52,60xm44,60l32,60,24,56,28,40,32,44,44,44,44,60xm28,40l28,40,24,48,28,40xm24,56l24,56,28,40,28,40,24,56xm28,40l28,40,24,48,28,40xm24,56l20,56,20,56,28,40,28,40,28,40,24,56xm20,56l20,56,20,56,24,40,24,40,28,40,20,56xm24,40l24,40,20,48,24,40xm20,56l12,52,8,48,20,36,24,40,24,40,20,56xm8,48l4,44,0,36,16,32,20,36,20,36,8,48xm0,36l0,32,0,28,16,28,16,32,16,32,0,36xm16,28l16,28,8,28,16,28xm0,28l0,24,4,20,20,28,16,28,16,28,0,28xm4,20l4,20,12,24,4,20xm4,20l8,16,8,12,20,24,20,24,20,28,4,20xm8,12l12,8,16,4,24,20,24,20,20,24,8,12xm16,4l20,4,28,0,32,16,28,20,24,20,16,4xm28,0l32,0,36,0,40,16,36,16,32,16,28,0xm36,0l36,0,36,0,40,16,40,16,40,16,36,0xm36,0l40,0,40,0,40,16,40,16,40,16,36,0xm40,0l40,0,40,8,40,0xm40,0l40,0,44,0,44,16,44,16,40,16,40,0xm44,0l52,0,56,0,52,16,48,16,44,16,44,0xm56,0l64,0,68,4,60,20,56,16,52,16,56,0xm68,4l68,4,64,12,68,4xm68,4l72,4,76,8,64,20,60,20,60,20,68,4xm64,20l64,20,68,16,64,20xm76,8l76,8,64,20,64,20,76,8xm76,8l76,8,68,16,76,8xm76,8l76,8,76,12,64,20,64,20,64,20,76,8xm76,12l76,12,80,12,64,24,64,24,64,20,76,12xm80,12l80,20,84,24,68,28,68,24,64,24,80,12xm84,24l84,32,76,36,76,28,84,24xm76,36l64,36,64,20,72,20,76,36xm64,36l60,40,56,32,64,28,64,36xm56,32l56,28,56,28,68,16,72,20,72,28,56,32xm68,16l68,16,60,24,68,16xm56,28l52,28,52,28,60,12,64,16,68,16,56,28xm52,28l52,28,60,12,60,12,52,28xm60,12l60,12,56,20,60,12xm52,28l52,24,52,24,56,12,60,12,60,12,52,28xm56,8l56,12,52,16,56,8xm52,24l52,24,48,24,52,8,56,8,56,8,52,24xm48,24l48,24,52,16,48,24xm48,24l44,24,40,24,40,8,48,8,52,8,48,24xm40,8l40,8,40,16,40,8xm40,24l40,24,40,8,40,8,40,24xm40,24l40,24,36,24,36,8,36,8,40,8,40,24xm36,8l36,8,36,16,36,8xm36,24l36,24,36,28,32,12,32,8,36,8,36,24xm36,28l32,28,28,28,20,16,24,12,32,12,36,28xm28,28l28,28,24,24,28,28xm28,28l28,28,20,16,20,16,28,28xm20,16l20,16,24,24,20,16xm28,28l28,28,28,28,16,20,16,16,20,16,28,28xm28,28l28,28,24,24,28,28xm28,28l28,28,28,28,16,20,16,20,16,20,28,28xm28,28l28,32,28,32,12,32,12,28,16,20,28,28xm28,32l28,32,20,32,28,32xm28,32l28,32,28,32,16,40,12,36,12,32,28,32xm28,32l28,32,24,36,28,32xm28,32l28,32,28,32,20,44,20,44,16,40,28,32xm28,32l28,32,24,40,28,32xm28,32l36,32,44,32,44,48,28,48,20,44,28,32xm44,32l44,32,44,32,44,52,44,48,44,48,44,32xm44,52l44,52,44,40,44,52xm44,32l48,32,48,32,48,52,48,52,44,52,44,32xm48,32l52,32,52,32,52,52,48,52,48,52,48,32xm52,52l52,52,52,44,52,52xm52,32l60,36,68,36,64,52,60,52,52,52,52,32xm68,36l68,36,64,44,68,36xm68,36l72,36,76,40,68,56,68,52,64,52,68,36xm76,40l80,40,84,44,72,56,72,56,68,56,76,40xm84,44l84,44,80,52,84,44xm84,44l84,44,72,56,72,56,84,44xm84,44l84,44,88,48,72,56,72,56,72,56,84,44xm88,48l88,48,88,48,76,60,76,56,72,56,88,48xm88,48l88,48,80,52,88,48xm88,48l92,52,92,60,76,64,76,60,76,60,88,48xm92,60l92,60,84,60,92,60xm92,60l92,60,92,60,76,64,76,64,76,64,92,60xm92,60l92,60,84,60,92,60xm92,60l92,60,92,64,76,64,76,64,76,64,92,60xm92,64l92,64,92,64,76,64,76,64,76,64,92,64xm76,64l76,64,84,64,76,64xm92,64l92,73,88,77,76,73,76,68,76,64,92,64xm88,77l88,77,76,73,76,73,88,77xm88,77l88,77,84,73,88,77xm88,77l88,81,88,81,76,73,76,73,76,73,88,77xm76,73l76,73,80,77,76,73xm88,81l88,81,88,85,72,73,76,73,76,73,88,81xm72,73l72,73,80,77,72,73xm88,85l84,89,76,93,68,77,72,77,72,73,88,85xm76,93l76,93,72,85,76,93xm76,93l72,93,68,97,60,81,64,81,68,77,76,93xm68,97l60,97,56,101,56,81,60,81,60,81,68,97xm56,101l48,101,44,101,44,85,48,85,56,81,56,101xm44,101l36,101,32,97,36,81,40,85,44,85,44,101xm36,81l36,81,36,89,36,81xm32,97l32,97,36,81,36,81,32,97xm32,97l32,97,32,89,32,97xm32,97l32,97,28,97,32,81,36,81,36,81,32,97xm28,97l28,97,28,97,32,81,32,81,32,81,28,97xm32,81l32,81,28,89,32,81xm28,97l20,93,12,89,24,77,28,81,32,81,28,97xm12,89l12,89,20,81,12,89xm12,89l12,85,8,81,20,73,24,73,24,77,12,89xm20,73l20,73,16,77,20,73xm8,81l4,77,4,68,20,68,20,68,20,73,8,81xm4,68l0,60,12,60,12,68,4,6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09" o:spid="_x0000_s1209" style="position:absolute;left:780;top:1548;height:105;width:93;" fillcolor="#1F1A17" filled="t" stroked="f" coordsize="93,105" path="m9,97l0,16,17,12,25,93,9,97xm0,16l0,4,9,4,9,12,0,16xm9,4l73,0,77,16,9,20,9,4xm73,0l81,0,81,8,73,8,73,0xm81,8l85,16,69,20,65,8,81,8xm85,16l85,24,77,28,77,20,85,16xm77,28l21,32,21,12,77,8,77,28xm13,24l13,16,21,12,21,24,13,24xm29,20l33,44,17,48,13,24,29,20xm25,56l17,56,17,48,25,48,25,56xm25,40l73,36,77,52,25,56,25,40xm73,36l81,32,81,44,73,44,73,36xm81,44l85,52,69,52,65,44,81,44xm85,52l85,60,77,60,77,52,85,52xm77,60l25,64,25,48,77,44,77,60xm17,56l17,48,25,48,25,56,17,56xm33,56l37,84,21,84,17,56,33,56xm29,93l21,93,21,84,29,84,29,93xm29,76l85,72,85,89,29,93,29,76xm85,72l93,72,93,80,85,80,85,72xm93,80l93,89,77,89,77,80,93,80xm93,89l93,97,85,97,85,89,93,89xm85,97l17,105,17,84,85,80,85,97xm17,105l9,105,9,97,17,97,17,105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10" o:spid="_x0000_s1210" style="position:absolute;left:893;top:1544;height:97;width:81;" fillcolor="#1F1A17" filled="t" stroked="f" coordsize="81,97" path="m4,88l0,8,16,8,24,88,4,88xm0,8l0,0,8,0,8,8,0,8xm8,0l20,0,20,16,8,16,8,0xm20,0l28,0,28,8,20,8,20,0xm28,8l32,76,16,80,12,8,28,8xm24,88l16,88,16,80,24,80,24,88xm24,68l73,68,73,84,24,88,24,68xm73,68l81,68,81,76,73,76,73,68xm81,76l81,84,64,88,64,76,81,76xm81,84l81,93,73,93,73,84,81,84xm73,93l16,97,12,80,73,76,73,93xm16,97l4,97,4,88,12,88,16,9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11" o:spid="_x0000_s1211" style="position:absolute;left:982;top:1540;height:97;width:112;" fillcolor="#1F1A17" filled="t" stroked="f" coordsize="112,97" path="m8,84l40,4,56,12,20,92,8,84xm40,4l44,0,48,0,48,8,40,4xm48,0l64,0,64,16,48,16,48,0xm64,0l68,0,68,4,64,8,64,0xm68,4l108,84,92,92,56,12,68,4xm108,84l112,97,100,97,100,88,108,84xm100,97l88,97,88,80,100,80,100,97xm88,97l80,97,80,92,88,88,88,97xm80,92l68,68,84,60,92,84,80,92xm76,56l80,56,84,60,76,64,76,56xm76,72l36,72,36,56,76,56,76,72xm28,60l32,56,36,56,36,64,28,60xm44,68l36,92,20,84,28,60,44,68xm36,92l32,97,28,97,28,88,36,92xm28,97l16,97,16,80,28,80,28,97xm16,97l0,97,8,84,16,88,16,97xm40,48l72,48,72,64,40,64,40,48xm80,52l84,64,72,64,72,56,80,52xm64,60l56,36,68,28,80,52,64,60xm56,36l52,32,52,28,68,20,68,24,68,28,56,36xm52,28l48,24,48,20,64,12,64,16,68,20,52,28xm48,16l64,12,56,16,48,16xm64,16l64,24,60,28,44,20,48,16,48,16,64,16xm60,28l60,28,52,24,60,28xm60,28l60,32,60,36,44,28,44,24,44,20,60,28xm60,36l60,36,52,32,60,36xm60,36l48,60,32,52,44,28,60,36xm40,64l28,64,32,52,40,56,40,64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12" o:spid="_x0000_s1212" style="position:absolute;left:1086;top:1540;height:101;width:117;" fillcolor="#1F1A17" filled="t" stroked="f" coordsize="117,101" path="m40,92l40,56,61,56,57,92,40,92xm57,52l61,56,49,56,57,52xm44,60l8,12,24,4,57,52,44,60xm8,12l0,0,16,0,16,8,8,12xm16,0l32,0,32,16,16,16,16,0xm32,0l36,0,40,4,32,8,32,0xm40,4l57,28,40,40,24,12,40,4xm40,40l40,40,49,32,40,40xm57,28l57,28,40,40,40,40,57,28xm57,28l57,28,49,36,57,28xm57,28l57,32,57,32,44,40,40,40,40,40,57,28xm44,40l44,40,49,36,44,40xm57,32l57,32,57,32,44,44,44,40,44,40,57,32xm57,32l61,40,65,44,49,52,49,48,44,44,57,32xm65,52l57,64,49,52,57,48,65,52xm53,44l53,40,57,36,69,48,69,48,65,52,53,44xm57,36l61,32,61,28,77,40,73,44,69,48,57,36xm61,28l61,28,69,32,61,28xm61,28l81,4,93,16,77,40,61,28xm81,4l85,4,89,4,89,12,81,4xm89,4l101,4,101,20,89,20,89,4xm101,4l117,4,109,16,101,12,101,4xm109,16l69,60,57,52,97,4,109,16xm53,56l57,52,65,56,53,56xm73,56l69,92,53,92,53,56,73,56xm69,92l69,101,61,101,61,92,69,92xm61,101l49,101,49,84,61,84,61,101xm49,101l40,101,40,92,49,92,49,10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13" o:spid="_x0000_s1213" style="position:absolute;left:1187;top:1548;height:105;width:112;" fillcolor="#1F1A17" filled="t" stroked="f" coordsize="112,105" path="m8,84l52,4,64,12,24,93,8,84xm52,4l52,0,60,0,60,8,52,4xm60,0l72,0,72,20,56,16,60,0xm72,0l76,4,80,8,72,12,72,0xm80,8l108,93,92,97,64,12,80,8xm108,93l112,105,100,101,100,93,108,93xm100,101l88,101,88,84,100,84,100,101xm88,101l80,101,80,97,88,93,88,101xm80,97l72,68,88,64,96,89,80,97xm80,60l84,60,88,64,80,68,80,60xm80,76l40,72,40,56,80,60,80,76xm32,60l36,56,40,56,40,64,32,60xm48,68l36,93,20,84,32,60,48,68xm36,93l32,97,28,97,28,89,36,93xm28,97l16,97,16,80,28,80,28,97xm16,97l0,97,8,84,16,89,16,97xm44,48l76,48,76,68,44,64,44,48xm84,56l88,68,76,68,76,60,84,56xm68,60l60,36,76,32,84,56,68,60xm76,32l76,32,68,36,76,32xm60,36l60,36,76,32,76,32,60,36xm60,36l60,36,68,36,60,36xm60,36l60,36,60,36,76,28,76,32,76,32,60,36xm60,36l60,32,60,32,76,28,76,28,76,28,60,36xm60,32l60,32,68,28,60,32xm60,32l56,24,56,20,72,16,72,20,76,28,60,32xm56,16l72,16,64,20,56,16xm72,20l72,24,68,28,52,24,56,20,56,16,72,20xm68,28l68,32,64,36,52,28,52,24,52,24,68,28xm64,36l64,36,56,32,64,36xm64,36l52,60,36,52,52,28,64,36xm44,64l32,64,36,52,44,56,44,64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14" o:spid="_x0000_s1214" style="position:absolute;left:1316;top:1560;height:109;width:104;" fillcolor="#1F1A17" filled="t" stroked="f" coordsize="104,109" path="m0,89l12,8,28,8,16,89,0,89xm12,8l16,0,24,0,20,8,12,8xm24,0l64,4,60,20,20,16,24,0xm64,4l64,4,64,4,60,20,60,20,60,20,64,4xm64,4l64,4,60,12,64,4xm64,4l64,4,68,4,64,24,60,24,60,20,64,4xm68,4l68,8,68,8,68,24,64,24,64,24,68,4xm68,8l68,8,68,16,68,8xm68,8l76,8,84,12,76,24,72,24,68,24,68,8xm84,12l84,12,80,20,84,12xm84,12l88,12,92,16,80,28,76,28,76,24,84,12xm92,16l92,20,96,24,80,32,80,28,80,28,92,16xm96,24l96,24,88,28,96,24xm96,24l96,24,96,24,80,32,80,32,80,32,96,24xm96,24l96,24,88,28,96,24xm96,24l96,24,96,24,80,32,80,32,80,32,96,24xm80,32l80,32,88,28,80,32xm96,24l96,28,96,28,80,32,80,32,80,32,96,24xm96,28l100,36,100,40,84,40,84,36,80,32,96,28xm100,40l100,40,92,40,100,40xm100,40l96,48,96,52,80,44,80,40,84,40,100,40xm96,52l92,56,88,60,76,48,80,44,80,44,96,52xm88,60l84,60,80,64,72,48,76,48,76,48,88,60xm80,64l72,64,60,68,60,48,68,48,72,48,80,64xm56,64l60,48,60,60,56,64xm64,52l68,52,68,52,60,68,60,68,56,64,64,52xm68,52l72,56,72,56,60,68,60,68,60,68,68,52xm72,56l76,60,80,64,64,72,64,72,60,68,72,56xm80,64l80,64,72,68,80,64xm80,64l80,68,84,72,68,81,68,77,64,72,80,64xm84,72l84,72,76,77,84,72xm84,72l96,97,80,105,68,81,84,72xm96,97l104,109,88,109,88,101,96,97xm88,109l72,105,76,89,88,93,88,109xm72,105l68,105,64,101,72,97,72,105xm64,101l56,85,72,77,80,93,64,101xm72,77l72,77,64,81,72,77xm56,85l56,81,52,77,68,68,68,72,72,77,56,85xm52,77l52,72,48,72,64,60,64,64,68,68,52,77xm48,72l48,72,56,68,48,72xm48,72l48,72,64,60,64,60,48,72xm64,60l64,60,56,68,64,60xm48,72l48,72,48,72,64,60,64,60,64,60,48,72xm48,72l48,68,56,64,48,72xm48,68l48,68,48,68,64,60,64,60,64,60,48,68xm64,60l64,60,56,64,64,60xm48,68l48,68,48,68,56,52,60,56,64,60,48,68xm48,68l48,68,52,60,48,68xm48,68l48,68,56,52,56,52,48,68xm56,52l56,52,52,60,56,52xm48,68l48,68,48,68,56,52,56,52,56,52,48,68xm48,68l44,68,44,68,56,52,56,52,56,52,48,68xm44,68l44,68,52,60,44,68xm44,68l44,64,44,64,48,48,52,52,56,52,44,68xm48,48l48,48,48,56,48,48xm44,64l44,64,44,64,48,48,48,48,48,48,44,64xm48,48l48,48,48,56,48,48xm44,64l44,64,44,64,48,48,48,48,48,48,44,64xm44,64l44,64,44,64,48,48,48,48,48,48,44,64xm44,64l44,64,44,56,44,64xm44,64l40,64,40,64,40,48,44,48,48,48,44,64xm40,64l24,64,28,48,40,48,40,64xm16,52l20,44,28,48,28,56,16,52xm36,56l28,93,12,89,16,52,36,56xm28,93l28,101,20,101,20,93,28,93xm20,101l8,97,8,81,20,81,20,101xm8,97l0,97,0,89,8,89,8,97xm28,36l56,40,52,56,28,52,28,36xm56,40l56,40,60,40,60,56,56,56,52,56,56,40xm60,56l60,56,60,48,60,56xm60,40l64,40,64,40,68,56,64,56,60,56,60,40xm64,40l68,40,68,40,76,56,72,56,68,56,64,40xm68,40l68,40,68,40,80,52,76,52,76,56,68,40xm80,52l80,52,76,44,80,52xm68,40l68,40,80,52,80,52,68,40xm80,52l80,52,76,44,80,52xm68,40l68,40,68,40,80,48,80,48,80,52,68,40xm68,40l68,40,76,44,68,40xm68,40l68,40,68,40,84,48,84,48,80,48,68,40xm84,48l84,48,76,44,84,48xm68,40l68,36,68,36,88,40,84,44,84,48,68,40xm68,36l68,36,76,36,68,36xm68,36l68,36,68,36,84,32,88,36,88,40,68,36xm68,36l68,36,68,32,80,24,84,24,84,32,68,36xm80,24l80,24,76,28,80,24xm68,32l68,32,80,20,80,24,68,32xm68,32l68,32,76,28,68,32xm68,32l68,32,68,32,80,20,80,20,80,24,68,32xm68,32l68,32,72,28,68,32xm68,32l68,32,68,32,76,20,76,20,80,20,68,32xm68,32l64,32,60,32,60,16,68,16,76,20,68,32xm60,32l32,28,32,12,60,16,60,32xm24,16l24,8,32,12,32,20,24,16xm40,20l36,48,20,44,24,16,40,20xm28,52l16,52,20,44,28,44,28,52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15" o:spid="_x0000_s1215" style="position:absolute;left:825;top:528;height:73;width:68;" fillcolor="#FFFFFF" filled="t" stroked="f" coordsize="68,73" path="m0,36l36,73,60,69,64,61,68,52,68,44,64,36,64,24,60,12,48,4,28,4,16,0,8,4,4,8,4,12,0,36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16" o:spid="_x0000_s1216" style="position:absolute;left:813;top:520;height:89;width:88;" fillcolor="#1F1A17" filled="t" stroked="f" coordsize="88,89" path="m16,40l52,77,40,89,4,52,16,40xm48,89l44,89,40,89,48,81,48,89xm44,73l68,69,72,85,48,89,44,73xm76,81l72,85,72,77,76,81xm68,69l68,69,68,64,84,77,80,81,76,81,68,69xm68,64l72,60,72,56,88,60,88,69,84,77,68,64xm72,56l72,56,72,52,84,44,88,52,88,60,72,56xm84,44l84,44,76,48,84,44xm72,52l72,52,68,52,80,40,84,40,84,44,72,52xm68,52l64,48,68,44,76,44,68,52xm68,44l68,36,68,32,84,28,84,40,84,48,68,44xm68,32l68,28,64,24,76,12,80,20,84,28,68,32xm64,24l60,24,56,20,60,4,68,8,76,12,64,24xm56,20l52,20,44,20,40,4,52,4,60,4,56,20xm44,20l40,20,40,12,44,20xm40,20l28,20,24,20,8,12,12,8,20,4,32,0,44,4,40,20xm8,12l8,12,16,16,8,12xm24,20l28,24,40,28,44,32,12,28,16,12,44,16,36,16,20,16,8,12,24,20xm8,16l8,8,16,12,16,20,8,16xm24,20l20,44,4,44,8,16,24,20xm4,52l0,48,4,44,12,44,4,52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17" o:spid="_x0000_s1217" style="position:absolute;left:797;top:532;height:93;width:92;" fillcolor="#00923F" filled="t" stroked="f" coordsize="92,93" path="m8,81l0,61,0,48,0,36,4,28,16,16,20,0,32,12,40,24,44,28,48,32,56,32,64,28,60,36,60,44,64,48,68,52,80,61,92,73,80,73,72,77,64,81,60,85,52,89,40,93,28,89,8,8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18" o:spid="_x0000_s1218" style="position:absolute;left:789;top:516;height:117;width:116;" fillcolor="#1F1A17" filled="t" stroked="f" coordsize="116,117" path="m8,101l0,73,0,56,4,44,12,32,24,44,20,52,16,60,16,73,24,93,8,101xm12,32l16,24,20,16,36,12,36,24,32,32,28,40,24,44,12,32xm20,16l20,0,32,8,28,16,20,16xm32,8l44,16,52,28,36,36,32,28,24,20,32,8xm52,28l52,32,56,36,60,40,68,36,76,52,60,56,48,52,40,48,36,36,52,28xm68,36l80,48,72,44,68,36xm80,48l76,56,76,60,80,60,84,64,76,77,68,73,60,64,60,56,64,40,80,48xm84,64l96,73,108,85,92,93,84,85,76,77,84,64xm108,85l116,101,100,97,100,89,108,85xm100,97l84,101,76,105,68,93,72,89,80,85,88,81,100,81,100,97xm76,105l68,113,56,117,36,113,12,105,20,89,36,97,52,97,60,97,68,93,76,105xm12,105l8,101,16,97,12,105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19" o:spid="_x0000_s1219" style="position:absolute;left:752;top:580;height:85;width:81;" fillcolor="#FFFFFF" filled="t" stroked="f" coordsize="81,85" path="m0,41l41,85,69,77,77,69,81,61,77,49,73,45,77,33,73,25,73,17,69,13,61,9,53,4,45,4,37,4,20,0,8,4,4,9,4,13,0,4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20" o:spid="_x0000_s1220" style="position:absolute;left:740;top:572;height:101;width:101;" fillcolor="#1F1A17" filled="t" stroked="f" coordsize="101,101" path="m16,45l61,85,49,97,4,57,16,45xm57,101l53,101,49,97,53,93,57,101xm53,85l81,77,85,93,57,101,53,85xm85,93l85,93,81,85,85,93xm77,77l77,77,81,73,93,85,89,89,85,93,77,77xm81,73l81,69,85,65,101,65,97,77,93,85,81,73xm85,65l85,61,81,61,97,49,101,57,101,65,85,65xm81,61l81,57,81,57,93,45,93,49,97,49,81,61xm81,57l77,53,77,49,85,53,81,57xm77,49l81,41,77,37,97,33,97,45,93,53,77,49xm77,37l77,33,73,29,85,17,93,25,97,33,77,37xm73,29l69,25,65,21,69,4,77,8,85,17,73,29xm65,21l57,21,49,21,45,4,57,4,69,4,65,21xm49,21l45,21,49,12,49,21xm45,21l32,17,28,17,24,21,24,25,8,12,12,8,20,4,32,0,53,4,45,21xm24,25l20,29,12,29,16,12,16,17,8,12,24,25xm8,17l8,8,16,12,16,21,8,17xm24,21l20,49,4,49,8,17,24,21xm4,57l0,53,4,49,12,49,4,5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21" o:spid="_x0000_s1221" style="position:absolute;left:716;top:580;height:109;width:109;" fillcolor="#00923F" filled="t" stroked="f" coordsize="109,109" path="m12,97l4,77,0,57,4,45,8,37,16,29,20,25,24,13,28,0,40,17,48,29,52,37,60,41,69,41,77,37,73,49,73,57,77,61,81,65,97,73,109,89,97,89,89,93,81,97,73,105,60,109,48,109,32,105,12,9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22" o:spid="_x0000_s1222" style="position:absolute;left:708;top:564;height:133;width:133;" fillcolor="#1F1A17" filled="t" stroked="f" coordsize="133,133" path="m12,117l4,89,0,65,8,53,16,41,28,53,24,61,20,69,20,85,28,109,12,117xm16,41l24,33,28,20,44,16,44,29,40,37,36,45,28,53,16,41xm28,20l24,0,40,12,36,16,28,20xm40,12l52,25,60,37,44,45,40,33,32,25,40,12xm60,37l64,41,68,45,72,49,85,45,89,61,72,65,60,65,52,57,44,45,60,37xm85,45l93,57,85,53,85,45xm93,57l93,65,93,69,93,73,97,77,89,89,81,85,72,77,72,65,77,49,93,57xm97,77l113,85,125,101,113,109,101,97,89,89,97,77xm125,101l133,117,117,113,117,105,125,101xm117,113l101,113,93,121,81,109,89,101,97,97,105,97,121,97,117,113xm93,121l81,129,64,133,44,133,16,121,24,105,48,113,60,117,72,113,81,109,93,121xm16,121l12,117,20,113,16,12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23" o:spid="_x0000_s1223" style="position:absolute;left:676;top:649;height:85;width:92;" fillcolor="#FFFFFF" filled="t" stroked="f" coordsize="92,85" path="m0,44l52,85,80,77,88,68,92,56,88,48,84,40,84,28,84,20,80,12,72,8,68,4,60,0,48,0,36,0,20,0,12,4,4,8,4,12,0,44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24" o:spid="_x0000_s1224" style="position:absolute;left:668;top:637;height:109;width:108;" fillcolor="#1F1A17" filled="t" stroked="f" coordsize="108,109" path="m16,48l64,93,56,105,4,64,16,48xm64,105l60,109,56,105,60,97,64,105xm56,93l88,80,92,97,64,105,56,93xm96,97l92,97,88,89,96,97xm84,80l84,80,88,76,100,89,100,93,96,97,84,80xm88,76l88,72,92,68,108,68,104,76,100,89,88,76xm92,68l88,64,88,60,100,48,104,56,108,68,92,68xm100,48l100,48,96,52,100,48xm88,60l88,60,88,60,96,44,100,48,100,48,88,60xm88,60l80,56,84,48,92,52,88,60xm84,48l84,40,84,36,100,32,100,40,100,52,84,48xm84,36l80,28,76,24,88,12,96,20,100,32,84,36xm76,24l72,20,64,20,68,4,80,8,88,12,76,24xm64,20l56,20,48,20,44,4,56,4,68,4,64,20xm48,20l44,20,44,12,48,20xm44,20l32,20,28,20,24,20,20,24,4,16,12,8,20,4,32,0,48,4,44,20xm20,24l16,32,12,32,12,16,8,16,4,16,20,24xm4,24l4,16,12,16,12,24,4,24xm20,24l16,56,0,56,4,24,20,24xm4,64l0,60,0,56,8,56,4,64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25" o:spid="_x0000_s1225" style="position:absolute;left:644;top:653;height:113;width:120;" fillcolor="#00923F" filled="t" stroked="f" coordsize="120,113" path="m16,105l4,81,0,60,0,48,4,40,12,28,16,20,20,12,20,0,36,12,48,28,52,32,60,36,68,36,80,32,76,44,76,52,80,56,88,60,104,69,120,85,104,85,96,93,88,97,80,105,68,109,56,113,40,113,16,105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26" o:spid="_x0000_s1226" style="position:absolute;left:636;top:637;height:137;width:144;" fillcolor="#1F1A17" filled="t" stroked="f" coordsize="144,137" path="m16,125l8,109,0,93,0,80,0,68,4,52,12,40,24,52,20,60,16,72,20,93,32,117,16,125xm12,40l20,32,20,16,36,12,40,24,36,36,32,44,24,52,12,40xm20,16l20,0,32,8,28,16,20,16xm32,8l48,20,56,32,44,40,36,32,24,20,32,8xm56,32l64,40,68,44,76,44,84,40,92,56,72,60,60,60,52,52,44,40,56,32xm84,40l96,52,88,48,84,40xm96,52l92,60,96,64,100,68,104,72,96,89,84,80,80,72,76,64,80,44,96,52xm104,72l120,80,136,97,120,105,108,93,96,89,104,72xm136,97l144,109,128,109,128,101,136,97xm128,109l112,113,100,121,88,109,96,101,104,97,116,93,128,93,128,109xm100,121l100,121,92,117,100,121xm100,121l88,129,72,137,52,137,20,129,24,113,52,121,68,121,80,117,88,109,100,121xm20,129l16,125,24,121,20,129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27" o:spid="_x0000_s1227" style="position:absolute;left:591;top:722;height:92;width:101;" fillcolor="#FFFFFF" filled="t" stroked="f" coordsize="101,92" path="m4,56l69,92,97,76,101,64,101,52,97,40,89,36,89,24,85,16,81,8,73,4,65,0,57,0,49,0,37,4,16,4,8,8,4,16,0,20,4,56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28" o:spid="_x0000_s1228" style="position:absolute;left:583;top:713;height:109;width:117;" fillcolor="#1F1A17" filled="t" stroked="f" coordsize="117,109" path="m16,57l81,93,69,105,8,73,16,57xm81,105l77,109,69,105,77,101,81,105xm69,93l101,77,109,89,81,105,69,93xm109,89l109,89,105,85,109,89xm97,77l97,77,101,73,117,81,113,85,109,89,97,77xm101,73l101,65,101,61,117,57,117,69,117,81,101,73xm101,61l101,57,97,53,109,41,113,49,117,57,101,61xm97,53l97,53,97,53,101,37,105,37,109,41,97,53xm97,53l89,49,89,45,97,45,97,53xm89,45l89,37,89,29,101,21,105,33,109,45,89,45xm89,29l85,25,81,21,89,4,97,13,101,21,89,29xm81,21l73,17,65,17,65,0,77,0,89,4,81,21xm65,17l57,17,49,21,41,4,53,0,65,0,65,17xm49,21l41,21,45,13,49,21xm41,21l33,21,24,21,20,25,20,29,4,25,8,17,12,9,29,4,45,4,41,21xm20,29l16,37,8,37,8,21,8,21,4,25,20,29xm0,33l0,21,8,21,8,29,0,33xm16,29l20,65,4,65,0,33,16,29xm8,73l4,69,4,65,12,65,8,73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29" o:spid="_x0000_s1229" style="position:absolute;left:563;top:734;height:117;width:133;" fillcolor="#00923F" filled="t" stroked="f" coordsize="133,117" path="m24,112l8,92,0,72,0,60,4,48,8,36,12,28,16,16,12,0,32,12,44,28,53,32,61,36,69,32,81,28,81,40,81,48,89,52,93,56,113,60,133,72,117,76,109,84,101,92,93,104,85,108,73,117,53,117,24,112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30" o:spid="_x0000_s1230" style="position:absolute;left:555;top:722;height:137;width:161;" fillcolor="#1F1A17" filled="t" stroked="f" coordsize="161,137" path="m28,133l16,116,8,100,0,88,0,80,0,60,8,44,24,52,20,64,16,76,24,96,40,120,28,133xm8,44l12,32,12,16,28,12,32,24,32,36,28,44,24,52,8,44xm12,16l8,0,24,4,20,12,12,16xm24,4l40,16,52,28,40,40,32,28,20,20,24,4xm52,28l61,32,65,36,73,36,85,32,93,44,77,56,65,56,52,48,40,40,52,28xm85,32l97,40,89,40,85,32xm97,40l97,48,101,56,105,60,109,60,105,76,93,72,85,68,81,56,81,36,97,40xm109,60l129,68,149,80,137,92,121,80,105,76,109,60xm149,80l161,92,141,96,141,84,149,80xm141,96l125,100,113,112,101,100,109,92,117,88,125,80,141,76,141,96xm113,112l105,124,89,133,69,137,32,133,36,116,65,120,81,116,93,112,101,100,113,112xm32,133l28,133,32,124,32,133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31" o:spid="_x0000_s1231" style="position:absolute;left:511;top:806;height:101;width:125;" fillcolor="#FFFFFF" filled="t" stroked="f" coordsize="125,101" path="m16,81l96,101,121,77,125,61,121,49,117,40,105,32,101,20,92,12,88,4,76,0,68,0,56,4,44,8,36,16,24,16,16,20,8,24,4,28,0,40,0,45,16,8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32" o:spid="_x0000_s1232" style="position:absolute;left:503;top:798;height:121;width:141;" fillcolor="#1F1A17" filled="t" stroked="f" coordsize="141,121" path="m28,81l104,101,100,117,24,97,28,81xm109,117l104,121,100,117,104,109,109,117xm96,105l125,77,137,89,109,117,96,105xm137,89l137,89,129,85,137,89xm121,81l125,77,125,73,141,77,141,81,137,89,121,81xm125,73l125,65,121,61,137,53,141,65,141,77,125,73xm121,61l121,53,117,53,121,36,133,40,137,53,121,61xm117,53l113,48,113,48,113,32,117,32,121,36,117,53xm113,48l104,48,104,44,113,40,113,48xm104,44l100,32,96,28,109,16,117,28,121,40,104,44xm96,28l92,20,84,16,88,0,100,8,109,16,96,28xm84,16l76,16,68,20,64,0,76,0,88,0,84,16xm68,20l56,24,48,28,36,16,52,8,64,0,68,20xm48,28l44,32,44,24,48,28xm44,32l28,36,20,40,20,48,20,53,0,53,4,44,8,32,12,24,20,20,28,16,40,16,44,32xm0,53l0,53,8,53,0,53xm20,53l16,57,12,61,8,44,4,48,0,53,20,53xm4,57l0,48,8,44,8,53,4,57xm16,48l32,89,16,93,4,57,16,48xm24,97l20,97,16,93,24,89,24,9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33" o:spid="_x0000_s1233" style="position:absolute;left:491;top:846;height:121;width:157;" fillcolor="#00923F" filled="t" stroked="f" coordsize="157,121" path="m48,121l24,101,8,85,4,69,4,53,8,41,8,29,8,17,0,0,24,9,44,21,56,25,64,25,72,21,84,9,88,25,92,33,96,37,108,37,129,37,157,45,141,53,133,65,125,77,121,89,112,101,100,109,80,117,48,12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34" o:spid="_x0000_s1234" style="position:absolute;left:475;top:838;height:137;width:193;" fillcolor="#1F1A17" filled="t" stroked="f" coordsize="193,137" path="m60,137l40,121,28,109,20,97,16,85,12,69,16,49,32,53,28,65,32,81,44,101,68,125,60,137xm16,49l16,41,16,33,16,25,12,13,24,4,32,17,32,29,32,41,32,53,16,49xm12,13l0,0,16,0,16,8,12,13xm16,0l40,4,56,17,48,29,32,21,16,17,16,0xm56,17l64,21,76,25,84,21,92,13,108,21,100,33,92,37,84,41,76,41,60,37,48,29,56,17xm92,13l108,17,100,17,92,13xm108,17l112,29,116,33,120,37,128,37,128,53,116,53,104,49,96,37,92,17,108,17xm128,37l149,37,177,45,169,61,149,53,128,53,128,37xm177,45l193,57,177,61,173,53,177,45xm177,61l165,69,157,73,153,81,149,89,132,85,137,73,145,65,153,53,169,45,177,61xm149,89l141,105,128,121,116,125,104,133,88,137,64,137,64,121,96,117,116,109,128,97,132,85,149,89xm64,137l60,137,64,129,64,13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35" o:spid="_x0000_s1235" style="position:absolute;left:459;top:923;height:105;width:132;" fillcolor="#FFFFFF" filled="t" stroked="f" coordsize="132,105" path="m20,93l104,105,132,77,132,61,128,44,120,36,108,32,104,20,96,12,88,4,76,0,68,0,56,4,44,8,32,20,20,20,12,28,4,32,4,36,0,48,0,52,20,93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36" o:spid="_x0000_s1236" style="position:absolute;left:447;top:915;height:125;width:152;" fillcolor="#1F1A17" filled="t" stroked="f" coordsize="152,125" path="m32,93l116,105,116,121,32,109,32,93xm124,121l120,125,116,121,116,113,124,121xm112,109l136,77,148,89,124,121,112,109xm152,85l148,89,144,85,152,85xm136,81l136,77,136,73,152,73,152,81,152,85,136,81xm136,73l136,64,132,56,148,48,152,60,152,73,136,73xm132,56l128,52,124,48,128,32,140,40,148,48,132,56xm124,48l124,48,120,48,120,32,124,32,128,32,124,48xm120,48l116,48,112,44,120,40,120,48xm112,44l108,32,104,24,116,12,124,24,128,36,112,44xm104,24l96,20,88,16,92,0,104,4,116,12,104,24xm88,16l80,16,72,20,64,4,80,0,92,0,88,16xm72,20l60,24,52,32,40,20,52,12,64,4,72,20xm52,32l44,36,44,28,52,32xm44,36l32,40,24,48,20,56,20,60,4,60,4,52,8,40,12,32,20,28,28,20,44,20,44,36xm20,60l20,64,16,69,8,52,8,56,4,60,20,60xm4,64l0,56,8,52,12,60,4,64xm20,56l40,97,24,105,4,64,20,56xm32,109l28,109,24,105,32,101,32,109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37" o:spid="_x0000_s1237" style="position:absolute;left:439;top:975;height:125;width:168;" fillcolor="#00923F" filled="t" stroked="f" coordsize="168,125" path="m60,125l32,105,16,89,8,73,8,57,8,41,8,29,8,17,0,0,24,4,48,17,56,21,68,17,76,13,88,0,92,17,96,25,104,29,112,29,136,25,168,33,152,45,144,57,136,69,132,81,124,97,112,105,92,117,60,125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38" o:spid="_x0000_s1238" style="position:absolute;left:418;top:967;height:141;width:206;" fillcolor="#1F1A17" filled="t" stroked="f" coordsize="206,141" path="m77,141l57,125,41,113,29,101,25,89,21,69,21,49,37,53,37,69,41,85,45,93,53,105,69,113,85,125,77,141xm21,49l21,41,21,33,21,25,12,12,25,4,33,17,37,29,37,41,37,53,21,49xm12,12l0,0,21,0,21,8,12,12xm21,0l41,4,61,12,53,25,37,21,21,17,21,0xm61,12l73,17,81,17,93,17,101,4,117,12,109,25,101,29,93,37,85,37,69,33,53,25,61,12xm101,4l117,4,109,8,101,4xm117,4l121,21,125,25,133,29,141,29,141,45,129,45,117,41,105,33,101,8,117,4xm141,29l165,25,194,33,185,49,161,45,141,45,141,29xm194,33l206,41,194,49,189,41,194,33xm194,49l181,57,173,65,169,73,165,81,149,77,153,65,161,53,169,45,185,33,194,49xm165,81l157,101,145,117,137,125,121,129,105,137,81,141,81,125,113,117,133,105,145,93,149,77,165,81xm81,141l77,141,81,133,81,14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39" o:spid="_x0000_s1239" style="position:absolute;left:418;top:1048;height:117;width:149;" fillcolor="#FFFFFF" filled="t" stroked="f" coordsize="149,117" path="m37,117l133,97,149,56,145,40,133,28,121,20,109,20,97,8,85,4,73,0,65,0,53,4,41,8,33,20,25,36,12,44,4,52,0,60,0,65,0,77,4,85,37,11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40" o:spid="_x0000_s1240" style="position:absolute;left:410;top:1040;height:133;width:165;" fillcolor="#1F1A17" filled="t" stroked="f" coordsize="165,133" path="m45,117l137,97,141,113,49,133,45,117xm149,109l145,113,141,113,141,105,149,109xm133,105l149,60,165,68,149,109,133,105xm165,64l165,68,157,64,165,64xm149,64l145,60,145,56,161,48,165,56,165,64,149,64xm145,56l141,48,137,40,145,28,157,36,161,48,145,56xm137,40l129,36,121,36,121,20,137,20,145,28,137,40xm121,36l121,36,121,36,113,20,117,20,121,20,121,36xm121,36l113,36,109,32,117,28,121,36xm109,32l101,24,93,20,101,4,113,12,121,20,109,32xm93,20l81,16,73,16,73,0,85,0,101,4,93,20xm73,16l65,16,57,24,45,12,57,4,73,0,73,16xm57,24l45,32,41,48,24,40,33,24,45,12,57,24xm41,48l37,52,33,44,41,48xm37,52l20,60,16,73,16,81,16,85,4,93,0,85,0,68,0,60,4,52,12,44,29,36,37,52xm4,93l4,93,12,89,4,93xm16,85l20,93,16,97,4,85,4,89,4,93,16,85xm4,97l0,93,4,85,12,93,4,97xm16,85l53,117,41,129,4,97,16,85xm49,133l45,133,41,129,45,125,49,133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41" o:spid="_x0000_s1241" style="position:absolute;left:398;top:1104;height:142;width:189;" fillcolor="#00923F" filled="t" stroked="f" coordsize="189,142" path="m109,142l73,129,49,117,36,105,28,89,24,73,20,61,12,45,0,33,28,29,57,33,69,33,77,29,85,17,93,0,101,13,113,21,121,21,129,21,141,13,153,9,169,4,189,4,177,21,173,37,173,53,173,69,169,85,161,101,141,121,109,142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42" o:spid="_x0000_s1242" style="position:absolute;left:378;top:1100;height:154;width:225;" fillcolor="#1F1A17" filled="t" stroked="f" coordsize="225,154" path="m129,154l105,146,81,137,69,129,56,121,44,101,36,81,52,77,56,93,69,109,81,117,93,125,109,129,133,137,129,154xm36,81l36,73,32,61,24,53,16,45,24,29,36,41,44,53,52,65,52,77,36,81xm16,45l0,37,16,29,20,37,16,45xm16,29l40,25,65,25,65,45,44,41,24,45,16,29xm65,25l77,29,89,25,97,17,105,0,121,4,117,21,109,29,105,37,97,41,81,45,65,45,65,25xm105,0l121,0,113,4,105,0xm121,0l129,13,137,17,145,17,153,13,161,29,145,33,133,37,121,29,105,8,121,0xm153,13l177,4,209,0,209,17,181,21,161,29,153,13xm209,0l225,0,213,13,209,8,209,0xm213,13l205,25,201,37,201,49,201,61,181,61,181,45,185,33,189,17,201,0,213,13xm201,61l201,81,193,101,185,113,173,125,157,137,137,154,125,137,145,125,161,113,169,105,177,93,181,77,181,61,201,61xm137,154l129,154,129,146,137,154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43" o:spid="_x0000_s1243" style="position:absolute;left:418;top:1205;height:133;width:165;" fillcolor="#FFFFFF" filled="t" stroked="f" coordsize="165,133" path="m49,133l153,105,165,57,161,36,149,24,133,16,117,20,105,8,93,0,77,0,65,0,53,4,41,16,33,28,25,45,12,53,4,65,0,73,0,81,4,97,4,101,49,133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44" o:spid="_x0000_s1244" style="position:absolute;left:410;top:1197;height:149;width:181;" fillcolor="#1F1A17" filled="t" stroked="f" coordsize="181,149" path="m53,133l157,105,161,121,57,149,53,133xm169,117l169,121,161,121,161,113,169,117xm153,109l165,61,181,69,169,117,153,109xm181,65l181,69,173,65,181,65xm165,65l165,61,161,53,177,49,181,57,181,65,165,65xm161,53l157,44,149,36,161,24,169,32,177,49,161,53xm149,36l141,32,133,32,133,16,145,16,161,24,149,36xm133,32l133,32,133,24,133,32xm133,32l133,32,129,36,125,20,129,16,133,16,133,32xm129,36l125,36,121,32,125,28,129,36xm121,32l109,24,97,16,105,0,117,8,133,20,121,32xm97,16l89,16,77,16,73,0,89,0,105,0,97,16xm77,16l65,20,57,28,45,16,57,4,73,0,77,16xm57,28l49,40,41,57,24,49,33,32,45,16,57,28xm41,57l37,61,33,53,41,57xm37,61l29,69,20,73,16,81,16,89,16,97,20,105,4,113,0,101,0,85,0,77,4,65,12,57,29,44,37,61xm20,105l24,109,20,113,8,105,8,105,4,113,20,105xm8,117l0,109,8,105,12,109,8,117xm20,101l61,137,53,149,8,117,20,101xm57,149l53,149,53,149,57,141,57,149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45" o:spid="_x0000_s1245" style="position:absolute;left:398;top:1262;height:161;width:209;" fillcolor="#00923F" filled="t" stroked="f" coordsize="209,161" path="m137,161l93,157,65,145,49,129,41,113,32,96,28,80,16,64,0,52,16,48,32,44,49,44,65,44,77,44,89,40,97,28,101,8,113,20,125,28,137,28,145,24,157,16,173,12,189,4,209,0,197,24,193,40,193,56,197,76,197,92,189,113,169,137,137,16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46" o:spid="_x0000_s1246" style="position:absolute;left:378;top:1254;height:177;width:246;" fillcolor="#1F1A17" filled="t" stroked="f" coordsize="246,177" path="m157,177l125,173,101,169,85,161,69,153,52,133,44,108,61,104,69,121,81,141,93,145,109,153,129,157,157,161,157,177xm44,108l40,96,36,88,28,76,16,68,24,52,40,64,48,76,56,88,61,104,44,108xm16,68l0,60,16,52,20,60,16,68xm16,52l44,44,69,44,69,60,48,64,24,68,16,52xm69,44l85,44,97,44,109,32,113,12,129,16,125,32,121,44,117,52,109,56,89,60,69,60,69,44xm113,12l129,8,121,16,113,12xm129,8l141,24,149,28,161,24,169,20,177,36,161,44,149,44,141,44,133,40,125,32,113,20,129,8xm169,20l181,12,193,8,209,4,229,0,229,20,201,24,177,36,169,20xm229,0l246,0,238,16,229,8,229,0xm238,16l225,28,221,44,221,56,225,68,209,72,205,56,205,40,213,24,221,4,238,16xm209,72l209,72,217,68,209,72xm225,68l225,92,221,116,213,129,201,145,185,161,161,177,153,165,173,149,185,133,197,121,205,108,209,88,209,72,225,68xm161,177l157,177,157,169,161,17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47" o:spid="_x0000_s1247" style="position:absolute;left:1452;top:1250;height:193;width:109;" fillcolor="#9F755B" filled="t" stroked="f" coordsize="109,193" path="m109,193l101,173,85,157,65,133,41,112,20,88,4,60,0,48,0,32,4,16,12,0,28,32,49,56,65,72,81,84,97,100,105,120,109,153,109,193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48" o:spid="_x0000_s1248" style="position:absolute;left:1444;top:1229;height:214;width:125;" fillcolor="#1F1A17" filled="t" stroked="f" coordsize="125,214" path="m109,214l105,202,93,190,81,178,65,162,77,150,97,166,109,182,121,198,125,214,109,214xm65,162l36,133,12,97,4,81,0,61,4,37,12,17,28,21,20,41,16,61,20,77,28,93,49,121,77,150,65,162xm12,17l20,0,28,17,20,21,12,17xm28,17l41,45,57,65,69,77,85,89,73,105,57,89,41,73,24,53,12,21,28,17xm85,89l105,109,117,129,121,146,125,166,125,186,125,214,109,214,109,190,109,170,105,150,101,137,89,117,73,105,85,89xm125,214l109,214,117,214,125,214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49" o:spid="_x0000_s1249" style="position:absolute;left:1452;top:1250;height:185;width:117;" fillcolor="#1F1A17" filled="t" stroked="f" coordsize="117,185" path="m20,4l16,20,16,36,20,48,24,60,37,76,53,88,41,100,24,84,8,64,4,52,0,40,0,20,4,0,20,4xm53,88l69,104,89,120,105,149,117,181,101,185,89,153,73,133,57,116,41,100,53,8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50" o:spid="_x0000_s1250" style="position:absolute;left:1557;top:1294;height:149;width:161;" fillcolor="#9F755B" filled="t" stroked="f" coordsize="161,149" path="m0,149l12,133,36,121,64,109,92,97,121,81,141,60,149,48,157,32,161,16,157,0,129,24,105,40,84,48,64,56,44,64,28,81,12,109,0,149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51" o:spid="_x0000_s1251" style="position:absolute;left:1549;top:1274;height:173;width:177;" fillcolor="#1F1A17" filled="t" stroked="f" coordsize="177,173" path="m0,165l12,153,24,141,44,133,68,121,72,137,52,145,36,153,24,161,16,173,0,165xm68,121l100,105,133,84,145,72,153,56,157,40,157,20,173,16,177,40,169,64,161,80,149,96,113,121,72,137,68,121xm161,12l173,0,173,16,165,20,161,12xm173,24l149,48,125,64,104,72,88,80,80,64,100,56,117,48,137,32,161,12,173,24xm88,80l64,88,48,101,40,113,32,129,24,149,16,173,0,169,8,141,16,117,24,101,36,88,56,72,80,64,88,80xm16,173l0,169,8,169,16,173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52" o:spid="_x0000_s1252" style="position:absolute;left:1553;top:1294;height:145;width:169;" fillcolor="#1F1A17" filled="t" stroked="f" coordsize="169,145" path="m169,0l165,24,157,40,149,52,141,64,121,76,96,85,92,68,113,60,129,52,137,40,145,32,149,16,153,0,169,0xm96,85l76,93,56,105,36,121,16,145,0,133,24,109,48,89,72,76,92,68,96,85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53" o:spid="_x0000_s1253" style="position:absolute;left:1283;top:589;height:858;width:334;" fillcolor="#1F1A17" filled="t" stroked="f" coordsize="334,858" path="m8,0l8,0,0,12,0,12,8,0xm8,0l8,0,4,4,8,0xm8,0l61,40,105,88,93,96,49,52,0,12,8,0xm105,88l153,141,193,197,177,205,137,149,93,96,105,88xm193,197l218,237,238,278,258,322,278,362,294,407,306,451,318,495,326,540,330,584,334,628,334,669,330,709,322,749,310,790,298,822,278,858,266,850,282,818,298,781,306,745,314,705,318,665,318,624,314,584,310,540,302,499,290,455,278,411,262,370,242,326,222,286,202,245,177,205,193,19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54" o:spid="_x0000_s1254" style="position:absolute;left:1476;top:1153;height:161;width:121;" fillcolor="#9F755B" filled="t" stroked="f" coordsize="121,161" path="m121,161l113,145,97,129,73,113,49,97,25,76,9,56,4,44,0,28,0,16,4,0,25,28,45,44,65,56,81,64,97,76,109,93,117,121,121,16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55" o:spid="_x0000_s1255" style="position:absolute;left:1468;top:1133;height:181;width:137;" fillcolor="#1F1A17" filled="t" stroked="f" coordsize="137,181" path="m121,181l117,169,105,161,93,149,77,141,85,125,105,137,121,149,133,165,137,177,121,181xm77,141l45,117,17,92,8,76,0,60,0,40,4,16,21,20,17,40,21,56,25,72,33,84,57,104,85,125,77,141xm4,16l12,0,21,16,12,20,4,16xm21,16l37,36,53,52,69,64,81,72,73,88,57,76,41,64,25,48,4,24,21,16xm81,72l101,84,121,104,125,117,133,133,137,153,137,177,121,181,121,157,117,137,113,125,105,113,93,96,73,88,81,72xm137,177l121,181,129,181,137,17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56" o:spid="_x0000_s1256" style="position:absolute;left:1472;top:1153;height:153;width:133;" fillcolor="#1F1A17" filled="t" stroked="f" coordsize="133,153" path="m21,0l21,16,21,32,25,40,33,52,45,64,61,72,53,88,33,76,17,60,8,48,4,36,4,20,0,0,21,0xm61,72l81,84,97,97,117,117,133,145,117,153,101,129,85,109,69,97,53,88,61,72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57" o:spid="_x0000_s1257" style="position:absolute;left:1597;top:1153;height:161;width:121;" fillcolor="#9F755B" filled="t" stroked="f" coordsize="121,161" path="m0,161l8,145,24,129,48,113,73,97,97,76,113,56,117,44,121,28,121,16,117,0,97,28,77,44,56,56,40,64,24,76,12,93,4,121,0,16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58" o:spid="_x0000_s1258" style="position:absolute;left:1589;top:1133;height:181;width:137;" fillcolor="#1F1A17" filled="t" stroked="f" coordsize="137,181" path="m0,177l4,165,16,149,32,137,52,125,60,141,44,149,32,161,20,169,16,181,0,177xm52,125l81,104,105,84,113,72,117,56,121,40,117,20,133,16,137,40,137,60,129,76,121,92,93,117,60,141,52,125xm117,16l125,0,133,16,125,20,117,16xm133,24l113,48,97,64,81,76,64,88,56,72,69,64,85,52,101,36,117,16,133,24xm64,88l44,96,32,113,24,125,20,137,16,157,16,181,0,177,0,153,4,133,12,117,16,104,36,84,56,72,64,88xm16,181l0,177,8,181,16,18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59" o:spid="_x0000_s1259" style="position:absolute;left:1589;top:1153;height:153;width:133;" fillcolor="#1F1A17" filled="t" stroked="f" coordsize="133,153" path="m133,0l129,20,129,36,125,48,117,60,101,76,81,88,73,72,89,64,101,52,109,40,113,32,113,16,113,0,133,0xm81,88l64,97,48,109,32,129,16,153,0,145,16,117,36,97,56,84,73,72,81,8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60" o:spid="_x0000_s1260" style="position:absolute;left:1472;top:1040;height:141;width:125;" fillcolor="#9F755B" filled="t" stroked="f" coordsize="125,141" path="m125,141l117,129,97,117,77,105,53,89,29,73,13,56,4,44,0,32,0,16,4,0,25,24,45,40,65,52,81,60,97,68,109,85,117,109,125,14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61" o:spid="_x0000_s1261" style="position:absolute;left:1464;top:1020;height:165;width:141;" fillcolor="#1F1A17" filled="t" stroked="f" coordsize="141,165" path="m125,165l121,157,109,149,97,141,81,133,89,117,109,125,121,137,133,149,141,161,125,165xm81,133l49,113,21,88,8,76,4,60,0,40,4,20,21,24,16,40,21,56,25,68,37,80,61,101,89,117,81,133xm4,20l8,0,16,16,12,20,4,20xm16,16l33,36,53,48,65,60,81,64,73,80,57,72,41,64,25,48,4,28,16,16xm81,64l101,76,117,93,125,105,133,117,137,137,141,161,125,165,117,125,105,105,89,88,73,80,81,64xm141,161l125,165,133,161,141,16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62" o:spid="_x0000_s1262" style="position:absolute;left:1468;top:1044;height:133;width:137;" fillcolor="#1F1A17" filled="t" stroked="f" coordsize="137,133" path="m17,0l21,28,33,44,45,56,61,64,57,77,37,69,21,56,12,44,8,32,4,20,0,0,17,0xm61,64l81,73,97,81,117,101,137,125,121,133,105,113,89,97,73,85,57,77,61,64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63" o:spid="_x0000_s1263" style="position:absolute;left:1597;top:1024;height:161;width:105;" fillcolor="#9F755B" filled="t" stroked="f" coordsize="105,161" path="m0,161l8,145,20,129,40,113,65,93,85,76,97,52,101,40,105,28,101,12,97,0,81,24,61,44,44,56,28,68,16,80,8,97,0,121,0,16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64" o:spid="_x0000_s1264" style="position:absolute;left:1589;top:1004;height:181;width:121;" fillcolor="#1F1A17" filled="t" stroked="f" coordsize="121,181" path="m0,177l4,165,16,153,28,137,44,125,56,137,40,149,28,161,20,169,16,181,0,177xm44,125l69,104,93,80,97,68,101,52,101,40,97,20,113,16,121,36,121,56,117,72,109,88,85,117,56,137,44,125xm97,16l105,0,113,16,105,20,97,16xm113,20l97,48,85,64,69,76,52,88,44,72,56,64,69,52,85,36,97,16,113,20xm52,88l36,100,24,117,16,141,16,177,0,181,0,153,0,133,4,117,12,104,24,88,44,72,52,88xm16,181l0,181,8,181,16,18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65" o:spid="_x0000_s1265" style="position:absolute;left:1589;top:1024;height:153;width:113;" fillcolor="#1F1A17" filled="t" stroked="f" coordsize="113,153" path="m113,0l113,20,113,32,109,48,105,56,89,72,73,84,60,72,77,60,89,48,97,28,97,0,113,0xm73,84l56,97,40,109,28,129,16,153,0,149,12,117,28,97,44,84,60,72,73,84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66" o:spid="_x0000_s1266" style="position:absolute;left:1440;top:931;height:117;width:145;" fillcolor="#9F755B" filled="t" stroked="f" coordsize="145,117" path="m145,117l133,105,113,93,89,85,65,77,40,65,16,48,8,40,4,28,0,16,0,0,24,20,49,28,69,36,85,40,101,48,117,61,133,81,145,11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67" o:spid="_x0000_s1267" style="position:absolute;left:1432;top:911;height:141;width:161;" fillcolor="#1F1A17" filled="t" stroked="f" coordsize="161,141" path="m145,141l141,133,129,125,113,121,97,113,101,97,121,105,137,113,153,121,161,133,145,141xm97,113l61,101,28,85,16,73,8,56,0,40,0,16,16,20,16,36,24,52,32,64,40,73,69,89,101,97,97,113xm0,16l0,0,12,12,8,20,0,16xm12,12l32,28,53,40,69,44,85,48,81,64,65,60,44,56,24,44,0,24,12,12xm85,48l105,56,125,68,137,81,145,93,153,109,161,133,145,141,129,105,117,81,97,73,81,64,85,48xm161,133l145,141,153,137,161,133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68" o:spid="_x0000_s1268" style="position:absolute;left:1432;top:927;height:117;width:157;" fillcolor="#1F1A17" filled="t" stroked="f" coordsize="157,117" path="m16,0l28,28,40,44,57,52,73,57,69,73,48,69,28,57,20,48,12,40,8,24,0,4,16,0xm69,73l69,73,73,65,69,73xm73,57l93,61,113,69,133,85,157,105,145,117,125,97,105,85,85,77,69,73,73,5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69" o:spid="_x0000_s1269" style="position:absolute;left:1581;top:871;height:177;width:85;" fillcolor="#9F755B" filled="t" stroked="f" coordsize="85,177" path="m4,177l8,161,20,141,36,121,56,100,72,80,81,56,85,44,81,28,77,16,72,0,60,32,44,52,32,68,16,80,8,96,0,113,0,141,4,17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70" o:spid="_x0000_s1270" style="position:absolute;left:1569;top:855;height:193;width:105;" fillcolor="#1F1A17" filled="t" stroked="f" coordsize="105,193" path="m8,193l8,177,16,165,28,149,40,133,56,145,44,157,32,169,24,181,24,193,8,193xm40,133l64,108,80,80,84,68,84,52,84,36,76,24,89,12,101,32,105,52,101,68,97,84,76,116,56,145,40,133xm76,16l80,0,89,12,84,16,76,16xm93,20l80,48,68,68,56,84,44,96,32,84,44,72,56,56,64,40,76,16,93,20xm44,96l32,108,20,129,20,153,24,193,8,193,4,169,0,149,4,133,4,120,16,100,32,84,44,96xm24,193l8,193,16,193,24,193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71" o:spid="_x0000_s1271" style="position:absolute;left:1573;top:871;height:169;width:93;" fillcolor="#1F1A17" filled="t" stroked="f" coordsize="93,169" path="m85,0l89,20,93,36,93,48,89,60,76,76,60,92,48,80,60,68,72,52,76,36,68,8,85,0xm60,92l48,104,36,121,24,141,20,169,0,165,8,137,20,113,36,96,48,80,60,92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72" o:spid="_x0000_s1272" style="position:absolute;left:1376;top:834;height:85;width:157;" fillcolor="#9F755B" filled="t" stroked="f" coordsize="157,85" path="m157,85l141,77,121,73,96,69,72,65,48,57,24,45,16,37,8,29,4,17,0,0,28,17,48,21,68,25,88,25,104,29,121,41,137,57,157,85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73" o:spid="_x0000_s1273" style="position:absolute;left:1364;top:818;height:109;width:173;" fillcolor="#1F1A17" filled="t" stroked="f" coordsize="173,109" path="m161,109l153,101,141,97,125,93,108,93,112,77,133,77,149,81,165,89,173,97,161,109xm108,93l76,85,44,73,28,65,16,53,8,37,4,16,20,16,24,33,32,45,40,53,52,61,80,69,112,77,108,93xm4,16l0,0,16,8,12,16,4,16xm16,8l36,20,56,28,72,33,88,33,88,49,72,49,52,45,32,37,8,24,16,8xm88,33l108,37,133,45,141,53,153,65,165,77,173,97,161,105,141,77,121,61,104,53,88,49,88,33xm173,97l161,109,169,101,173,9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74" o:spid="_x0000_s1274" style="position:absolute;left:1372;top:830;height:89;width:161;" fillcolor="#1F1A17" filled="t" stroked="f" coordsize="161,89" path="m12,0l28,25,40,37,56,45,72,45,72,61,52,61,32,53,24,45,16,37,8,25,0,8,12,0xm72,45l92,45,113,49,137,61,161,77,149,89,129,73,108,65,88,61,72,61,72,45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75" o:spid="_x0000_s1275" style="position:absolute;left:1517;top:746;height:177;width:64;" fillcolor="#9F755B" filled="t" stroked="f" coordsize="64,177" path="m12,177l16,157,24,141,36,121,48,96,60,72,64,48,64,36,64,24,56,12,48,0,40,32,32,52,20,68,12,84,4,100,0,117,4,141,12,17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76" o:spid="_x0000_s1276" style="position:absolute;left:1509;top:726;height:197;width:84;" fillcolor="#1F1A17" filled="t" stroked="f" coordsize="84,197" path="m12,197l12,185,16,169,28,153,36,137,52,145,40,157,36,173,32,185,28,193,12,197xm36,137l52,108,64,80,64,68,64,52,60,40,48,28,60,16,76,32,80,48,84,64,80,80,68,112,52,145,36,137xm48,20l48,0,60,16,56,20,48,20xm64,20l60,48,52,68,44,84,32,100,20,88,28,76,36,64,44,44,48,20,64,20xm32,100l24,116,16,133,20,157,28,193,12,197,8,177,0,157,0,141,0,129,8,108,20,88,32,100xm28,193l12,197,20,197,28,193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77" o:spid="_x0000_s1277" style="position:absolute;left:1521;top:746;height:165;width:64;" fillcolor="#1F1A17" filled="t" stroked="f" coordsize="64,165" path="m52,0l56,16,60,32,64,44,60,52,56,72,44,88,28,80,40,64,44,52,44,32,36,8,52,0xm44,88l32,105,24,121,16,141,16,165,0,165,0,137,8,113,20,96,28,80,44,8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78" o:spid="_x0000_s1278" style="position:absolute;left:1320;top:746;height:68;width:152;" fillcolor="#9F755B" filled="t" stroked="f" coordsize="152,68" path="m152,68l140,60,120,56,96,56,72,52,48,48,28,40,20,36,12,24,4,16,0,0,28,12,48,16,68,20,84,20,100,20,116,28,132,44,152,68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79" o:spid="_x0000_s1279" style="position:absolute;left:1308;top:730;height:88;width:172;" fillcolor="#1F1A17" filled="t" stroked="f" coordsize="172,88" path="m156,88l140,84,108,80,108,64,128,64,144,68,160,72,168,80,156,88xm108,80l76,76,44,68,32,64,20,52,12,36,4,20,20,16,24,28,32,40,44,48,56,56,80,60,108,64,108,80xm4,20l0,0,16,12,12,16,4,20xm16,12l36,20,56,24,72,24,84,24,84,44,68,44,52,40,32,36,8,24,16,12xm84,24l104,28,124,32,136,40,144,48,156,60,172,80,156,88,136,60,116,48,100,44,84,44,84,24xm172,80l156,88,164,84,172,80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80" o:spid="_x0000_s1280" style="position:absolute;left:1316;top:746;height:68;width:156;" fillcolor="#1F1A17" filled="t" stroked="f" coordsize="156,68" path="m12,0l28,20,40,28,56,32,72,32,72,48,52,48,36,44,24,40,16,32,8,20,0,8,12,0xm72,32l88,32,108,36,132,40,156,56,144,68,124,56,104,52,88,48,72,48,72,32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81" o:spid="_x0000_s1281" style="position:absolute;left:1452;top:649;height:165;width:57;" fillcolor="#9F755B" filled="t" stroked="f" coordsize="57,165" path="m20,165l16,149,24,133,37,113,45,89,53,68,57,44,57,32,53,20,45,12,37,0,33,28,24,52,16,68,8,81,4,97,0,113,4,137,20,165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82" o:spid="_x0000_s1282" style="position:absolute;left:1444;top:633;height:185;width:73;" fillcolor="#1F1A17" filled="t" stroked="f" coordsize="73,185" path="m20,185l16,173,20,157,28,141,36,125,49,133,36,161,36,181,20,185xm36,125l49,101,57,72,57,60,53,48,49,36,41,24,49,12,65,24,69,40,73,56,73,72,65,101,49,133,36,125xm36,16l36,0,49,12,45,16,36,16xm53,16l49,44,45,64,36,80,28,93,16,84,20,72,28,56,32,40,36,16,53,16xm28,93l20,109,16,125,20,145,32,177,20,185,8,165,4,149,0,133,0,121,4,101,16,84,28,93xm36,181l20,185,28,181,36,18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83" o:spid="_x0000_s1283" style="position:absolute;left:1460;top:649;height:161;width:49;" fillcolor="#1F1A17" filled="t" stroked="f" coordsize="49,161" path="m37,0l45,12,49,28,49,40,49,48,45,68,37,85,20,77,29,60,33,48,33,28,20,8,37,0xm37,85l29,97,20,113,16,133,16,157,0,161,0,133,4,109,12,93,20,77,37,85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84" o:spid="_x0000_s1284" style="position:absolute;left:1251;top:641;height:64;width:145;" fillcolor="#9F755B" filled="t" stroked="f" coordsize="145,64" path="m145,64l133,56,113,52,93,52,69,48,48,48,28,36,20,32,12,24,4,12,0,0,24,12,48,16,65,16,81,16,97,20,109,24,125,40,145,64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85" o:spid="_x0000_s1285" style="position:absolute;left:1239;top:625;height:84;width:165;" fillcolor="#1F1A17" filled="t" stroked="f" coordsize="165,84" path="m149,84l133,80,105,76,105,60,125,60,141,64,153,68,161,76,149,84xm105,76l73,72,44,68,32,60,20,48,12,36,4,20,20,16,24,28,32,40,44,48,52,52,81,56,105,60,105,76xm4,20l0,0,16,8,12,16,4,20xm16,8l36,20,52,24,69,24,81,24,81,40,69,40,52,40,32,36,8,24,16,8xm81,24l101,24,121,32,141,44,165,76,149,84,129,60,113,48,97,40,81,40,81,24xm165,76l149,84,157,80,165,76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86" o:spid="_x0000_s1286" style="position:absolute;left:1247;top:637;height:68;width:149;" fillcolor="#1F1A17" filled="t" stroked="f" coordsize="149,68" path="m16,0l28,20,40,28,56,32,69,32,69,48,52,48,32,44,24,40,16,32,8,24,0,8,16,0xm69,32l85,32,105,36,125,40,149,56,141,68,121,56,101,52,85,48,69,48,69,32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87" o:spid="_x0000_s1287" style="position:absolute;left:1380;top:548;height:157;width:52;" fillcolor="#9F755B" filled="t" stroked="f" coordsize="52,157" path="m16,157l16,145,20,125,28,105,40,85,48,65,52,45,48,32,44,20,40,12,32,0,28,28,20,49,12,65,4,77,0,93,0,109,4,129,16,15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88" o:spid="_x0000_s1288" style="position:absolute;left:1368;top:532;height:177;width:72;" fillcolor="#1F1A17" filled="t" stroked="f" coordsize="72,177" path="m20,177l16,165,20,149,24,137,32,121,48,125,36,153,36,169,20,177xm32,121l44,97,52,69,52,57,52,44,48,36,36,24,48,12,60,24,68,40,72,57,72,69,60,97,48,125,32,121xm36,16l36,0,48,12,44,16,36,16xm52,16l48,44,44,61,36,77,28,89,16,81,20,69,28,57,32,40,36,16,52,16xm28,89l24,105,20,121,20,141,32,169,20,177,4,141,0,117,8,97,16,81,28,89xm36,169l20,177,28,173,36,169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89" o:spid="_x0000_s1289" style="position:absolute;left:1384;top:548;height:153;width:48;" fillcolor="#1F1A17" filled="t" stroked="f" coordsize="48,153" path="m32,0l40,12,44,28,48,36,48,49,44,65,32,81,20,73,28,61,32,45,28,28,20,8,32,0xm32,81l28,93,20,109,16,125,16,149,0,153,0,125,4,105,12,85,20,73,32,81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90" o:spid="_x0000_s1290" style="position:absolute;left:1159;top:516;height:77;width:140;" fillcolor="#9F755B" filled="t" stroked="f" coordsize="140,77" path="m140,77l128,73,112,60,96,44,84,28,64,12,44,4,36,0,24,0,12,4,0,8,24,20,40,32,52,44,64,56,76,68,88,77,108,77,140,77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91" o:spid="_x0000_s1291" style="position:absolute;left:1139;top:508;height:93;width:160;" fillcolor="#1F1A17" filled="t" stroked="f" coordsize="160,93" path="m160,93l148,89,136,81,124,72,112,60,124,48,144,68,160,76,160,93xm112,60l92,40,72,24,60,20,52,16,36,16,24,24,16,8,32,0,48,0,64,0,76,8,104,24,124,48,112,60xm16,24l0,16,16,8,20,16,16,24xm24,8l44,20,60,28,72,40,84,52,68,64,60,52,52,44,36,32,16,24,24,8xm84,52l92,64,108,72,128,76,160,76,160,93,124,93,100,89,84,76,68,64,84,52xm160,76l160,93,160,85,160,76xe">
                <v:path arrowok="t"/>
                <v:fill on="t" color2="#FFFFFF" focussize="0,0"/>
                <v:stroke on="f"/>
                <v:imagedata o:title=""/>
                <o:lock v:ext="edit" aspectratio="f"/>
              </v:shape>
              <v:shape id="_x0000_s1292" o:spid="_x0000_s1292" style="position:absolute;left:1159;top:512;height:89;width:136;" fillcolor="#1F1A17" filled="t" stroked="f" coordsize="136,89" path="m0,4l16,0,32,0,40,4,52,8,64,16,76,32,64,44,56,32,44,24,28,20,4,20,0,4xm76,32l84,44,96,56,112,64,136,72,132,89,104,81,88,68,76,56,64,44,76,32xe">
                <v:path arrowok="t"/>
                <v:fill on="t" color2="#FFFFFF" focussize="0,0"/>
                <v:stroke on="f"/>
                <v:imagedata o:title=""/>
                <o:lock v:ext="edit" aspectratio="f"/>
              </v:shape>
            </v:group>
          </v:group>
        </w:pict>
      </w:r>
      <w:r>
        <w:pict>
          <v:shape id="_x0000_s1165" o:spid="_x0000_s1165" o:spt="202" type="#_x0000_t202" style="position:absolute;left:0pt;margin-left:-25.9pt;margin-top:641.8pt;height:110.6pt;width:551.35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spacing w:after="0" w:line="240" w:lineRule="auto"/>
                    <w:jc w:val="center"/>
                    <w:rPr>
                      <w:rFonts w:ascii="Bell MT" w:hAnsi="Bell MT" w:cs="Times New Roman"/>
                      <w:b/>
                      <w:sz w:val="36"/>
                      <w:szCs w:val="36"/>
                      <w:lang w:val="id-ID"/>
                    </w:rPr>
                  </w:pPr>
                  <w:r>
                    <w:rPr>
                      <w:rFonts w:ascii="Bell MT" w:hAnsi="Bell MT" w:cs="Times New Roman"/>
                      <w:b/>
                      <w:sz w:val="36"/>
                      <w:szCs w:val="36"/>
                      <w:lang w:val="id-ID"/>
                    </w:rPr>
                    <w:t>PEMERINTAH KABUPATEN KEPULAUAN SELAYAR</w:t>
                  </w:r>
                </w:p>
                <w:p>
                  <w:pPr>
                    <w:spacing w:after="0" w:line="240" w:lineRule="auto"/>
                    <w:jc w:val="center"/>
                    <w:rPr>
                      <w:rFonts w:ascii="Bell MT" w:hAnsi="Bell MT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Bell MT" w:hAnsi="Bell MT" w:cs="Times New Roman"/>
                      <w:b/>
                      <w:sz w:val="36"/>
                      <w:szCs w:val="36"/>
                    </w:rPr>
                    <w:t>DINAS PEMBERDAYAAN PEREMPUAN PERLINDUNGAN ANAK PENGENDALIAN PENDUDUK DAN</w:t>
                  </w:r>
                </w:p>
                <w:p>
                  <w:pPr>
                    <w:spacing w:after="0" w:line="240" w:lineRule="auto"/>
                    <w:jc w:val="center"/>
                    <w:rPr>
                      <w:rFonts w:ascii="Bell MT" w:hAnsi="Bell MT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Bell MT" w:hAnsi="Bell MT" w:cs="Times New Roman"/>
                      <w:b/>
                      <w:sz w:val="36"/>
                      <w:szCs w:val="36"/>
                    </w:rPr>
                    <w:t xml:space="preserve"> KELUARGA BERENCANA</w:t>
                  </w:r>
                </w:p>
                <w:p>
                  <w:pPr>
                    <w:spacing w:after="0" w:line="240" w:lineRule="auto"/>
                    <w:jc w:val="center"/>
                    <w:rPr>
                      <w:rFonts w:ascii="Bell MT" w:hAnsi="Bell MT" w:cs="Times New Roman"/>
                      <w:b/>
                      <w:sz w:val="36"/>
                      <w:szCs w:val="36"/>
                    </w:rPr>
                  </w:pPr>
                </w:p>
                <w:p>
                  <w:pPr>
                    <w:rPr>
                      <w:rFonts w:hint="default"/>
                      <w:lang w:eastAsia="zh-CN"/>
                    </w:rPr>
                  </w:pPr>
                </w:p>
              </w:txbxContent>
            </v:textbox>
          </v:shape>
        </w:pict>
      </w:r>
    </w:p>
    <w:p>
      <w:pPr>
        <w:spacing w:after="0" w:line="240" w:lineRule="auto"/>
        <w:jc w:val="center"/>
        <w:rPr>
          <w:rFonts w:ascii="Bookman Old Style" w:hAnsi="Bookman Old Style" w:cs="Times New Roman"/>
          <w:b/>
          <w:sz w:val="36"/>
          <w:szCs w:val="36"/>
        </w:rPr>
      </w:pPr>
    </w:p>
    <w:p>
      <w:pPr>
        <w:spacing w:after="0" w:line="240" w:lineRule="auto"/>
        <w:jc w:val="center"/>
        <w:rPr>
          <w:rFonts w:ascii="Bookman Old Style" w:hAnsi="Bookman Old Style" w:cs="Times New Roman"/>
          <w:b/>
          <w:sz w:val="36"/>
          <w:szCs w:val="36"/>
        </w:rPr>
      </w:pPr>
    </w:p>
    <w:p>
      <w:pPr>
        <w:spacing w:after="0" w:line="240" w:lineRule="auto"/>
        <w:jc w:val="center"/>
        <w:rPr>
          <w:rFonts w:ascii="Bookman Old Style" w:hAnsi="Bookman Old Style" w:cs="Times New Roman"/>
          <w:b/>
          <w:sz w:val="36"/>
          <w:szCs w:val="36"/>
        </w:rPr>
      </w:pPr>
    </w:p>
    <w:p>
      <w:pPr>
        <w:spacing w:after="0" w:line="240" w:lineRule="auto"/>
        <w:jc w:val="center"/>
        <w:rPr>
          <w:rFonts w:ascii="Bookman Old Style" w:hAnsi="Bookman Old Style" w:cs="Times New Roman"/>
          <w:b/>
          <w:sz w:val="36"/>
          <w:szCs w:val="36"/>
        </w:rPr>
      </w:pPr>
    </w:p>
    <w:p>
      <w:pPr>
        <w:spacing w:after="0" w:line="240" w:lineRule="auto"/>
        <w:jc w:val="center"/>
        <w:rPr>
          <w:rFonts w:ascii="Bookman Old Style" w:hAnsi="Bookman Old Style" w:cs="Times New Roman"/>
          <w:b/>
          <w:sz w:val="36"/>
          <w:szCs w:val="36"/>
        </w:rPr>
      </w:pPr>
    </w:p>
    <w:p>
      <w:pPr>
        <w:spacing w:after="0" w:line="240" w:lineRule="auto"/>
        <w:jc w:val="center"/>
        <w:rPr>
          <w:rFonts w:ascii="Bookman Old Style" w:hAnsi="Bookman Old Style" w:cs="Times New Roman"/>
          <w:sz w:val="28"/>
          <w:szCs w:val="28"/>
          <w:lang w:val="id-ID"/>
        </w:rPr>
      </w:pPr>
      <w:r>
        <w:rPr>
          <w:rFonts w:ascii="Algerian" w:hAnsi="Algerian" w:cs="Times New Roman"/>
          <w:sz w:val="24"/>
          <w:szCs w:val="24"/>
        </w:rPr>
        <w:pict>
          <v:shape id="_x0000_i1025" o:spt="161" type="#_x0000_t161" style="height:109.35pt;width:467.75pt;" fillcolor="#000000" filled="t" coordsize="21600,21600" adj="5665">
            <v:path/>
            <v:fill on="t" focussize="0,0"/>
            <v:stroke/>
            <v:imagedata o:title=""/>
            <o:lock v:ext="edit"/>
            <v:textpath on="t" fitshape="t" fitpath="t" trim="t" xscale="f" string="RENCANA KERJA TAHUN 2023" style="font-family:Impact;font-size:36pt;v-text-align:center;"/>
            <w10:wrap type="none"/>
            <w10:anchorlock/>
          </v:shape>
        </w:pict>
      </w:r>
    </w:p>
    <w:p>
      <w:pPr>
        <w:spacing w:after="0" w:line="240" w:lineRule="auto"/>
        <w:jc w:val="center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jc w:val="center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  <w:r>
        <w:rPr>
          <w:rFonts w:ascii="Bookman Old Style" w:hAnsi="Bookman Old Style" w:cs="Times New Roman"/>
          <w:sz w:val="28"/>
          <w:szCs w:val="28"/>
          <w:lang w:val="id-ID" w:eastAsia="id-ID"/>
        </w:rPr>
        <w:pict>
          <v:group id="_x0000_s1026" o:spid="_x0000_s1026" o:spt="203" style="position:absolute;left:0pt;margin-left:172.8pt;margin-top:6.4pt;height:137.75pt;width:149.6pt;mso-position-horizontal-relative:margin;z-index:-251657216;mso-width-relative:page;mso-height-relative:page;" coordorigin="4817,6472" coordsize="3160,2298">
            <o:lock v:ext="edit"/>
            <v:shape id="_x0000_s1027" o:spid="_x0000_s1027" style="position:absolute;left:4817;top:6472;height:2298;width:3160;" fillcolor="#548DD4" filled="f" coordsize="2994,2067" path="m819,0hdc720,261,469,357,469,357c771,625,0,1164,586,1781c938,2067,1231,1940,1475,2056c1711,1948,1983,2047,2364,1815c2994,1312,2172,646,2472,326c2220,218,2192,138,2119,0c1662,153,1312,153,819,0xe">
              <v:path arrowok="t"/>
              <v:fill on="f" focussize="0,0"/>
              <v:stroke weight="1.5pt"/>
              <v:imagedata o:title=""/>
              <o:lock v:ext="edit"/>
            </v:shape>
            <v:shape id="_x0000_s1028" o:spid="_x0000_s1028" style="position:absolute;left:4898;top:6528;height:2187;width:2997;" fillcolor="#548DD4" filled="t" coordsize="2994,2067" path="m819,0hdc720,261,469,357,469,357c771,625,0,1164,586,1781c938,2067,1231,1940,1475,2056c1711,1948,1983,2047,2364,1815c2994,1312,2172,646,2472,326c2220,218,2192,138,2119,0c1662,153,1312,153,819,0xe">
              <v:path arrowok="t"/>
              <v:fill on="t" focussize="0,0"/>
              <v:stroke/>
              <v:imagedata o:title=""/>
              <o:lock v:ext="edit"/>
            </v:shape>
            <v:group id="_x0000_s1029" o:spid="_x0000_s1029" o:spt="203" style="position:absolute;left:5438;top:6680;height:1868;width:1890;" coordorigin="217,246" coordsize="1662,1640">
              <o:lock v:ext="edit"/>
              <v:shape id="_x0000_s1030" o:spid="_x0000_s1030" style="position:absolute;left:225;top:254;height:1620;width:1646;" fillcolor="#FFF500" filled="t" stroked="f" coordsize="1646,1620" path="m821,117l809,113,801,109,793,101,785,97,777,77,769,56,761,36,753,20,745,4,732,0,708,8,692,20,680,36,668,52,648,89,620,117,584,145,543,173,455,226,358,286,306,322,258,363,209,411,165,468,145,500,125,532,105,568,85,609,69,649,57,693,41,742,28,794,12,903,4,1000,0,1088,8,1169,20,1237,41,1298,65,1350,93,1395,121,1435,153,1467,185,1495,218,1520,282,1556,334,1580,382,1600,443,1612,511,1620,584,1620,616,1620,652,1612,684,1604,716,1596,745,1580,769,1564,793,1544,809,1524,817,1516,821,1512,829,1516,833,1524,853,1548,873,1568,901,1588,930,1600,962,1608,994,1616,1030,1620,1062,1620,1103,1620,1139,1616,1175,1608,1211,1600,1276,1580,1332,1556,1376,1536,1416,1512,1457,1487,1493,1463,1525,1431,1553,1399,1577,1362,1601,1326,1618,1282,1634,1229,1642,1173,1646,1112,1646,1044,1642,967,1630,883,1614,794,1606,750,1593,709,1577,669,1565,633,1529,564,1489,500,1445,443,1400,391,1348,343,1300,302,1199,230,1111,165,1070,137,1034,109,1006,81,986,52,974,40,954,20,934,4,914,0,910,0,901,4,897,12,893,20,885,40,877,60,869,85,857,101,853,109,845,113,833,117,821,117xe">
                <v:path arrowok="t"/>
                <v:fill on="t" focussize="0,0"/>
                <v:stroke on="f"/>
                <v:imagedata o:title=""/>
                <o:lock v:ext="edit"/>
              </v:shape>
              <v:shape id="_x0000_s1031" o:spid="_x0000_s1031" style="position:absolute;left:217;top:246;height:1640;width:1662;" fillcolor="#1F1A17" filled="t" stroked="f" coordsize="1662,1640" path="m829,133l813,129,801,125,793,117,785,105,773,85,765,60,781,52,789,76,797,93,805,101,813,109,821,113,829,117,829,133xm765,60l761,44,753,28,749,20,736,16,740,0,757,4,769,16,777,36,781,52,765,60xm736,0l740,0,740,8,736,0xm740,16l740,16,736,0,736,0,740,16xm736,0l736,0,740,8,736,0xm740,16l736,16,728,20,724,4,728,0,736,0,740,16xm728,20l724,20,720,24,712,8,716,4,724,4,728,20xm720,24l696,44,684,64,668,56,676,44,684,32,696,20,712,8,720,24xm684,64l668,89,652,113,628,137,604,157,547,193,483,230,475,218,539,181,592,145,616,125,636,105,656,80,668,56,684,64xm483,230l423,266,358,310,326,330,294,359,262,383,234,415,201,451,173,488,149,528,125,572,101,625,81,677,61,738,45,802,28,798,45,733,65,673,85,617,109,564,133,520,161,476,189,439,222,403,250,375,282,347,314,318,346,294,415,254,475,218,483,230xm45,802l28,907,20,1000,16,1080,24,1157,32,1221,49,1282,69,1334,93,1378,121,1419,149,1451,181,1479,209,1503,270,1544,326,1568,318,1584,262,1556,201,1520,169,1491,137,1463,109,1427,81,1391,57,1342,32,1290,16,1229,4,1161,0,1084,4,1000,12,903,28,798,45,802xm326,1568l334,1576,346,1580,338,1596,330,1588,318,1584,326,1568xm346,1580l346,1580,342,1588,346,1580xm346,1580l346,1580,338,1596,338,1596,346,1580xm338,1596l338,1596,342,1588,338,1596xm346,1580l370,1592,403,1600,395,1616,366,1608,338,1596,346,1580xm403,1600l435,1608,471,1616,467,1632,431,1624,395,1616,403,1600xm471,1616l519,1620,568,1620,616,1620,664,1612,708,1600,749,1580,769,1572,785,1556,801,1544,813,1528,825,1536,813,1552,797,1568,781,1584,761,1596,720,1612,672,1628,620,1636,568,1640,515,1636,467,1632,471,1616xm813,1528l813,1524,813,1524,829,1532,825,1532,825,1536,813,1528xm813,1524l821,1515,829,1511,833,1528,829,1528,829,1532,813,1524xm829,1511l833,1511,829,1520,829,1511xm833,1511l837,1511,841,1515,829,1528,829,1528,829,1528,833,1511xm829,1528l829,1528,837,1524,829,1528xm841,1515l845,1520,849,1528,833,1536,833,1532,829,1528,841,1515xm849,1528l849,1528,841,1532,849,1528xm849,1528l849,1528,833,1536,833,1536,849,1528xm833,1536l833,1536,841,1532,833,1536xm849,1528l869,1552,893,1576,881,1588,857,1564,833,1536,849,1528xm893,1576l922,1592,954,1604,950,1620,913,1608,881,1588,893,1576xm954,1604l1002,1616,1050,1620,1103,1620,1155,1612,1203,1604,1251,1592,1296,1576,1336,1560,1344,1572,1304,1592,1259,1608,1207,1620,1155,1628,1103,1636,1050,1636,998,1632,950,1620,954,1604xm1336,1560l1380,1536,1420,1515,1457,1491,1493,1463,1525,1435,1553,1403,1577,1366,1601,1330,1618,1334,1593,1378,1569,1415,1537,1447,1505,1475,1469,1503,1428,1528,1388,1552,1344,1572,1336,1560xm1601,1330l1618,1286,1634,1237,1642,1181,1646,1120,1646,1052,1642,975,1630,895,1614,802,1630,798,1646,891,1658,975,1662,1052,1662,1120,1658,1185,1650,1241,1634,1290,1618,1334,1601,1330xm1614,802l1601,746,1581,689,1561,637,1537,592,1513,544,1485,504,1457,463,1424,427,1356,363,1288,306,1219,254,1155,209,1167,197,1231,242,1300,294,1368,351,1436,419,1469,455,1501,496,1529,536,1553,584,1577,633,1597,685,1618,738,1630,798,1614,802xm1155,209l1103,173,1054,137,1014,101,986,64,998,56,1026,89,1066,125,1111,157,1167,197,1155,209xm986,64l986,64,994,60,986,64xm986,64l986,64,986,64,998,56,998,56,998,56,986,64xm998,56l998,56,990,60,998,56xm986,64l982,60,978,56,994,48,998,52,998,56,986,64xm978,56l978,52,974,48,986,36,990,44,994,48,978,56xm974,48l974,48,978,44,974,48xm974,48l962,36,946,28,934,20,926,16,922,0,938,4,954,12,970,24,986,36,974,48xm922,0l922,0,922,8,922,0xm926,16l918,20,909,28,905,44,897,60,881,56,889,36,897,16,909,4,922,0,926,16xm897,60l889,89,877,113,869,121,857,129,845,133,829,133,829,117,841,113,849,113,857,105,865,97,873,76,881,56,897,60xe">
                <v:path arrowok="t"/>
                <v:fill on="t" focussize="0,0"/>
                <v:stroke on="f"/>
                <v:imagedata o:title=""/>
                <o:lock v:ext="edit"/>
              </v:shape>
              <v:shape id="_x0000_s1032" o:spid="_x0000_s1032" style="position:absolute;left:933;top:399;height:214;width:226;" stroked="f" coordsize="226,214" path="m113,0l133,89,226,81,149,129,181,214,113,157,45,214,77,129,0,81,93,89,113,0xe">
                <v:path arrowok="t"/>
                <v:fill focussize="0,0"/>
                <v:stroke on="f"/>
                <v:imagedata o:title=""/>
                <o:lock v:ext="edit"/>
              </v:shape>
              <v:shape id="_x0000_s1033" o:spid="_x0000_s1033" style="position:absolute;left:929;top:399;height:222;width:234;" fillcolor="#28166F" filled="t" stroked="f" coordsize="234,222" path="m125,0l145,89,129,93,109,4,125,0xm141,97l133,97,129,93,137,89,141,97xm137,81l230,73,230,93,141,97,137,81xm230,73l234,89,230,81,230,73xm234,89l157,137,149,125,226,77,234,89xm145,133l141,129,149,125,153,129,145,133xm161,129l193,210,177,218,145,133,161,129xm193,210l181,222,185,214,193,210xm181,222l113,161,121,149,193,210,181,222xm113,149l117,145,121,149,117,157,113,149xm121,161l53,222,45,210,113,149,121,161xm53,222l41,210,49,214,53,222xm41,210l77,129,89,133,57,218,41,210xm89,125l93,129,89,133,81,129,89,125xm77,137l0,89,8,77,89,125,77,137xm0,89l4,73,4,81,0,89xm4,73l97,81,97,97,4,93,4,73xm105,93l101,97,97,97,97,89,105,93xm89,89l109,0,125,4,105,93,89,89xm109,0l125,0,117,0,109,0xe">
                <v:path arrowok="t"/>
                <v:fill on="t" focussize="0,0"/>
                <v:stroke on="f"/>
                <v:imagedata o:title=""/>
                <o:lock v:ext="edit"/>
              </v:shape>
              <v:shape id="_x0000_s1034" o:spid="_x0000_s1034" style="position:absolute;left:966;top:617;height:624;width:152;" stroked="f" coordsize="152,624" path="m108,68l100,36,92,8,88,0,80,0,72,4,68,12,60,32,56,48,48,68,40,76,32,92,28,113,24,137,24,161,24,185,24,201,24,209,20,217,16,217,8,221,4,229,0,246,0,262,0,278,0,294,0,306,4,314,8,314,12,318,20,318,24,322,32,334,36,354,40,375,44,395,44,415,44,431,40,443,32,451,32,467,28,483,28,500,32,532,40,552,60,596,72,624,88,612,96,592,100,564,104,524,108,500,116,463,120,435,120,403,116,371,112,342,116,318,120,294,124,282,128,274,132,266,136,266,140,270,144,266,148,266,148,258,152,242,152,221,148,169,144,117,136,100,128,80,120,80,108,68xe">
                <v:path arrowok="t"/>
                <v:fill focussize="0,0"/>
                <v:stroke on="f"/>
                <v:imagedata o:title=""/>
                <o:lock v:ext="edit"/>
              </v:shape>
              <v:shape id="_x0000_s1035" o:spid="_x0000_s1035" style="position:absolute;left:957;top:609;height:641;width:169;" fillcolor="#28166F" filled="t" stroked="f" coordsize="169,641" path="m109,76l109,76,125,76,125,76,109,76xm109,76l105,56,101,36,117,32,121,52,125,76,109,76xm101,36l97,28,93,20,109,12,113,24,117,32,101,36xm109,12l109,12,101,16,109,12xm93,20l93,16,89,16,101,0,105,8,109,12,93,20xm101,0l101,0,93,8,101,0xm89,16l89,16,89,16,89,0,93,0,101,0,89,16xm89,16l89,16,85,16,77,4,81,0,89,0,89,16xm85,16l85,20,85,24,69,16,73,8,77,4,85,16xm69,16l69,16,77,20,69,16xm85,24l85,24,81,24,69,16,69,16,69,16,85,24xm69,16l69,16,77,20,69,16xm85,24l81,28,81,36,65,32,65,24,69,16,85,24xm81,36l77,48,73,60,57,52,61,44,65,32,81,36xm73,60l65,80,57,88,45,76,49,72,57,52,73,60xm57,88l57,88,57,92,45,80,45,80,45,76,57,88xm57,92l49,100,45,117,29,113,33,92,45,80,57,92xm45,117l41,141,41,169,25,169,25,141,29,113,45,117xm41,169l45,189,41,205,25,201,25,189,25,169,41,169xm41,205l41,217,37,229,29,233,17,237,17,221,25,217,25,201,41,205xm17,237l17,242,17,254,0,250,0,242,5,229,9,221,17,221,17,237xm17,254l17,270,17,286,0,286,0,270,0,250,17,254xm17,286l17,286,0,286,0,286,17,286xm17,286l17,302,17,314,0,318,0,302,0,286,17,286xm0,318l0,318,9,314,0,318xm17,314l17,314,17,314,0,322,0,318,0,318,17,314xm0,322l0,322,9,318,0,322xm17,314l21,318,29,318,29,334,21,334,13,330,5,326,0,322,17,314xm29,318l33,318,37,322,25,334,29,334,29,334,29,318xm37,322l37,322,33,326,37,322xm37,322l45,338,53,366,37,366,33,346,25,334,37,322xm53,366l61,395,61,423,45,423,41,395,37,366,53,366xm61,423l61,443,53,455,41,443,45,439,45,423,61,423xm41,447l41,443,49,451,41,447xm53,455l53,455,41,447,41,447,53,455xm53,455l53,459,49,463,33,459,37,451,41,447,53,455xm49,463l49,471,49,479,29,475,33,467,33,459,49,463xm49,479l45,499,45,524,49,544,53,552,45,564,37,552,33,528,29,504,29,475,49,479xm45,564l45,564,49,560,45,564xm53,552l53,552,53,552,41,564,45,564,45,564,53,552xm45,564l41,564,49,560,45,564xm53,552l69,576,77,604,61,608,53,584,45,564,53,552xm77,604l81,616,85,624,73,632,65,624,61,608,77,604xm85,624l85,624,77,628,85,624xm85,624l81,624,77,624,85,637,81,641,77,641,73,637,73,632,85,624xm85,637l85,637,81,632,85,637xm77,624l89,612,97,596,113,604,101,624,85,637,77,624xm97,596l101,572,105,532,121,532,121,576,113,604,97,596xm105,532l105,532,113,532,105,532xm105,532l109,504,117,471,133,475,125,508,121,536,105,532xm133,475l133,475,125,471,133,475xm117,471l117,471,133,475,133,475,117,471xm117,471l117,471,125,471,117,471xm117,471l121,451,121,431,121,411,117,387,133,387,137,411,141,435,137,455,133,475,117,471xm117,387l117,366,113,350,133,350,133,366,133,387,117,387xm113,350l117,326,121,294,137,298,133,326,133,350,113,350xm121,294l125,286,129,278,145,286,141,290,137,298,121,294xm129,278l137,270,145,266,141,282,145,282,145,286,129,278xm145,266l145,266,145,274,145,266xm145,266l149,266,149,270,141,282,141,282,141,282,145,266xm149,270l149,270,145,274,149,270xm149,270l149,270,149,270,161,278,157,282,153,286,149,286,141,282,149,270xm161,278l161,278,153,274,161,278xm149,270l153,225,145,157,165,153,165,193,169,229,165,258,161,278,149,270xm145,157l145,141,145,125,161,125,161,137,165,153,145,157xm145,125l141,117,137,108,153,100,157,113,161,125,145,125xm137,108l133,100,129,92,145,88,145,92,153,100,137,108xm145,88l145,88,137,88,145,88xm129,92l129,92,129,96,129,80,137,80,145,88,129,92xm129,96l125,96,121,92,113,88,109,80,125,76,129,80,129,80,129,96xm109,80l109,76,117,76,109,80xe">
                <v:path arrowok="t"/>
                <v:fill on="t" focussize="0,0"/>
                <v:stroke on="f"/>
                <v:imagedata o:title=""/>
                <o:lock v:ext="edit"/>
              </v:shape>
              <v:shape id="_x0000_s1036" o:spid="_x0000_s1036" style="position:absolute;left:913;top:830;height:113;width:44;" stroked="f" coordsize="44,113" path="m40,12l44,21,40,29,36,33,36,45,36,61,40,69,44,81,40,93,40,101,36,109,24,113,12,113,8,105,4,105,4,101,0,97,0,93,0,77,8,65,8,53,8,41,8,25,12,12,20,4,28,0,36,4,40,12xe">
                <v:path arrowok="t"/>
                <v:fill focussize="0,0"/>
                <v:stroke on="f"/>
                <v:imagedata o:title=""/>
                <o:lock v:ext="edit"/>
              </v:shape>
              <v:shape id="_x0000_s1037" o:spid="_x0000_s1037" style="position:absolute;left:905;top:822;height:129;width:61;" fillcolor="#28166F" filled="t" stroked="f" coordsize="61,129" path="m52,16l61,24,44,33,40,24,52,16xm61,24l61,29,52,29,61,24xm61,29l57,41,48,45,36,33,40,33,44,29,61,29xm48,45l48,49,44,49,44,41,48,45xm44,49l48,57,52,65,36,69,36,61,36,49,36,45,36,37,40,33,44,33,44,49xm36,69l36,69,44,69,36,69xm52,65l61,85,44,89,36,69,52,65xm61,85l61,89,52,89,61,85xm61,89l61,97,57,101,40,97,44,93,44,89,61,89xm40,97l40,97,48,101,40,97xm57,101l57,105,57,109,40,109,40,105,40,97,57,101xm57,109l52,117,48,121,36,109,36,109,40,109,57,109xm48,121l44,125,36,129,32,113,36,113,36,109,48,121xm36,129l36,129,32,121,36,129xm36,129l28,129,20,129,24,113,28,113,32,113,36,129xm20,129l12,125,8,117,20,109,24,113,24,113,20,129xm8,117l4,113,16,113,8,117xm4,113l8,117,8,117,20,105,20,109,24,113,4,113xm8,117l4,113,4,109,20,109,20,109,20,105,8,117xm4,109l4,109,4,113,16,101,20,105,20,109,4,109xm4,113l4,113,12,109,4,113xm4,113l0,109,0,101,16,101,16,101,16,101,4,113xm0,101l0,101,16,101,16,101,0,101xm0,101l0,101,8,101,0,101xm0,101l0,97,0,93,16,97,16,97,16,101,0,101xm0,93l0,93,8,93,0,93xm0,93l0,89,0,89,16,93,16,93,16,97,0,93xm0,89l4,73,8,65,20,77,20,81,16,93,0,89xm24,73l20,77,16,73,24,73xm4,73l4,49,24,49,24,73,4,73xm4,49l4,49,24,49,24,49,4,49xm4,49l8,41,8,33,24,37,24,45,24,49,4,49xm8,33l12,24,12,20,28,20,28,29,24,37,8,33xm12,20l12,20,28,20,28,20,12,20xm12,20l12,20,20,20,12,20xm12,20l16,8,24,4,32,20,28,20,28,20,12,20xm24,4l28,0,36,0,36,16,32,16,32,20,24,4xm36,0l36,0,36,8,36,0xm36,0l36,0,36,16,36,16,36,0xm36,0l44,4,52,8,40,20,36,16,36,16,36,0xm52,8l52,8,44,12,52,8xm52,8l52,8,52,12,40,20,40,20,40,20,52,8xm52,12l52,12,48,16,52,12xm52,12l57,16,57,16,40,16,40,20,40,20,52,12xm57,16l57,20,52,24,40,12,40,16,40,16,57,16xm40,24l36,16,40,12,48,20,40,24xe">
                <v:path arrowok="t"/>
                <v:fill on="t" focussize="0,0"/>
                <v:stroke on="f"/>
                <v:imagedata o:title=""/>
                <o:lock v:ext="edit"/>
              </v:shape>
              <v:shape id="_x0000_s1038" o:spid="_x0000_s1038" style="position:absolute;left:825;top:1254;height:56;width:88;" fillcolor="#1F1A17" filled="t" stroked="f" coordsize="88,56" path="m0,44l36,8,48,20,12,56,0,44xm36,8l44,0,48,8,44,12,36,8xm48,8l88,44,76,56,36,20,48,8xe">
                <v:path arrowok="t"/>
                <v:fill on="t" focussize="0,0"/>
                <v:stroke on="f"/>
                <v:imagedata o:title=""/>
                <o:lock v:ext="edit"/>
              </v:shape>
              <v:shape id="_x0000_s1039" o:spid="_x0000_s1039" style="position:absolute;left:913;top:1254;height:56;width:85;" fillcolor="#1F1A17" filled="t" stroked="f" coordsize="85,56" path="m0,44l36,8,49,20,12,56,0,44xm36,8l40,0,49,8,40,12,36,8xm49,8l85,44,73,56,36,20,49,8xe">
                <v:path arrowok="t"/>
                <v:fill on="t" focussize="0,0"/>
                <v:stroke on="f"/>
                <v:imagedata o:title=""/>
                <o:lock v:ext="edit"/>
              </v:shape>
              <v:shape id="_x0000_s1040" o:spid="_x0000_s1040" style="position:absolute;left:982;top:1262;height:56;width:84;" fillcolor="#1F1A17" filled="t" stroked="f" coordsize="84,56" path="m12,0l44,36,32,48,0,12,12,0xm44,48l40,56,32,48,40,44,44,48xm32,36l72,0,84,12,44,48,32,36xe">
                <v:path arrowok="t"/>
                <v:fill on="t" focussize="0,0"/>
                <v:stroke on="f"/>
                <v:imagedata o:title=""/>
                <o:lock v:ext="edit"/>
              </v:shape>
              <v:shape id="_x0000_s1041" o:spid="_x0000_s1041" style="position:absolute;left:1050;top:1254;height:48;width:56;" fillcolor="#1F1A17" filled="t" stroked="f" coordsize="56,48" path="m0,24l12,8,24,20,12,32,0,24xm12,8l20,0,24,8,20,12,12,8xm24,8l56,36,44,48,12,20,24,8xe">
                <v:path arrowok="t"/>
                <v:fill on="t" focussize="0,0"/>
                <v:stroke on="f"/>
                <v:imagedata o:title=""/>
                <o:lock v:ext="edit"/>
              </v:shape>
              <v:shape id="_x0000_s1042" o:spid="_x0000_s1042" style="position:absolute;left:1102;top:1254;height:56;width:89;" fillcolor="#1F1A17" filled="t" stroked="f" coordsize="89,56" path="m0,44l37,8,49,20,12,56,0,44xm37,8l45,0,49,8,45,12,37,8xm49,8l89,44,77,56,37,20,49,8xe">
                <v:path arrowok="t"/>
                <v:fill on="t" focussize="0,0"/>
                <v:stroke on="f"/>
                <v:imagedata o:title=""/>
                <o:lock v:ext="edit"/>
              </v:shape>
              <v:shape id="_x0000_s1043" o:spid="_x0000_s1043" style="position:absolute;left:1179;top:1254;height:56;width:88;" fillcolor="#1F1A17" filled="t" stroked="f" coordsize="88,56" path="m0,44l36,8,48,20,12,56,0,44xm36,8l44,0,48,8,44,12,36,8xm48,8l88,44,76,56,36,20,48,8xe">
                <v:path arrowok="t"/>
                <v:fill on="t" focussize="0,0"/>
                <v:stroke on="f"/>
                <v:imagedata o:title=""/>
                <o:lock v:ext="edit"/>
              </v:shape>
              <v:rect id="_x0000_s1044" o:spid="_x0000_s1044" o:spt="1" style="position:absolute;left:953;top:1290;height:16;width:4;" fillcolor="#1F1A17" filled="t" stroked="f" coordsize="21600,21600">
                <v:path/>
                <v:fill on="t" focussize="0,0"/>
                <v:stroke on="f"/>
                <v:imagedata o:title=""/>
                <o:lock v:ext="edit"/>
              </v:rect>
              <v:shape id="_x0000_s1045" o:spid="_x0000_s1045" style="position:absolute;left:813;top:1322;height:61;width:470;" fillcolor="#1F1A17" filled="t" stroked="f" coordsize="470,61" path="m8,8l44,32,68,44,84,40,100,28,112,44,100,53,92,57,80,61,68,61,56,57,40,53,24,40,0,24,8,8xm100,28l120,16,144,4,153,16,128,32,112,44,100,28xm144,4l161,0,177,4,193,12,209,20,197,36,185,28,173,20,161,16,153,16,144,4xm209,20l225,32,241,40,241,57,221,48,197,36,209,20xm241,40l261,36,281,24,289,36,281,44,269,53,257,57,241,57,241,40xm281,24l297,12,322,4,322,24,305,28,289,36,281,24xm322,4l338,4,350,12,362,16,370,28,362,40,354,32,342,28,334,24,322,24,322,4xm370,28l386,40,402,44,414,40,426,36,442,24,458,8,470,20,450,40,430,53,414,61,402,61,390,61,378,57,370,48,362,40,370,28xe">
                <v:path arrowok="t"/>
                <v:fill on="t" focussize="0,0"/>
                <v:stroke on="f"/>
                <v:imagedata o:title=""/>
                <o:lock v:ext="edit"/>
              </v:shape>
              <v:shape id="_x0000_s1046" o:spid="_x0000_s1046" style="position:absolute;left:813;top:1346;height:65;width:470;" fillcolor="#1F1A17" filled="t" stroked="f" coordsize="470,65" path="m8,8l44,33,68,45,84,41,100,33,112,45,100,53,92,57,80,61,68,61,56,61,40,53,24,41,0,24,8,8xm100,33l120,16,144,4,153,20,128,33,112,45,100,33xm144,4l161,0,177,4,193,12,209,24,197,37,185,29,173,20,161,16,153,20,144,4xm209,24l225,37,241,41,241,57,221,53,197,37,209,24xm241,41l261,37,281,24,289,41,281,45,269,53,257,57,241,57,241,41xm281,24l297,12,322,8,322,24,305,29,289,41,281,24xm322,8l338,8,350,12,362,20,370,29,362,41,354,33,342,29,334,24,322,24,322,8xm370,29l386,41,402,45,414,41,426,37,442,24,458,8,470,20,450,41,430,53,414,61,402,65,390,61,378,57,370,49,362,41,370,29xe">
                <v:path arrowok="t"/>
                <v:fill on="t" focussize="0,0"/>
                <v:stroke on="f"/>
                <v:imagedata o:title=""/>
                <o:lock v:ext="edit"/>
              </v:shape>
              <v:shape id="_x0000_s1047" o:spid="_x0000_s1047" style="position:absolute;left:813;top:1370;height:65;width:470;" fillcolor="#1F1A17" filled="t" stroked="f" coordsize="470,65" path="m8,9l44,37,68,45,84,41,100,33,112,45,100,53,92,57,80,61,68,61,56,61,40,53,24,41,0,25,8,9xm100,33l120,21,144,5,153,21,128,33,112,45,100,33xm144,5l161,0,177,5,193,13,209,25,197,37,185,29,173,21,161,17,153,21,144,5xm209,25l225,37,241,41,241,57,221,53,197,37,209,25xm241,41l261,37,281,25,289,41,281,45,269,53,257,57,241,57,241,41xm281,25l297,17,322,9,322,25,305,29,289,41,281,25xm322,9l338,9,350,13,362,21,370,29,362,41,354,33,342,29,334,25,322,25,322,9xm370,29l386,41,402,45,414,45,426,37,442,25,458,9,470,21,450,41,430,53,414,61,402,65,390,61,378,57,370,49,362,41,370,29xe">
                <v:path arrowok="t"/>
                <v:fill on="t" focussize="0,0"/>
                <v:stroke on="f"/>
                <v:imagedata o:title=""/>
                <o:lock v:ext="edit"/>
              </v:shape>
              <v:shape id="_x0000_s1048" o:spid="_x0000_s1048" style="position:absolute;left:813;top:1395;height:64;width:470;" fillcolor="#1F1A17" filled="t" stroked="f" coordsize="470,64" path="m8,8l44,32,68,44,84,40,100,32,112,44,100,52,92,56,80,60,68,60,56,60,40,52,24,40,0,24,8,8xm100,32l120,16,144,4,153,20,128,32,112,44,100,32xm144,4l161,0,177,4,193,12,209,24,197,36,185,28,173,20,161,16,153,20,144,4xm209,24l225,36,241,40,241,56,221,52,197,36,209,24xm241,40l261,36,281,24,289,40,281,44,269,52,257,56,241,56,241,40xm281,24l297,12,322,8,322,24,305,28,289,40,281,24xm322,8l338,8,350,12,362,20,370,28,362,40,354,32,342,28,334,24,322,24,322,8xm370,28l386,40,402,44,414,40,426,36,442,24,458,8,470,20,450,40,430,52,414,60,402,64,390,60,378,56,370,48,362,40,370,28xe">
                <v:path arrowok="t"/>
                <v:fill on="t" focussize="0,0"/>
                <v:stroke on="f"/>
                <v:imagedata o:title=""/>
                <o:lock v:ext="edit"/>
              </v:shape>
              <v:shape id="_x0000_s1049" o:spid="_x0000_s1049" style="position:absolute;left:426;top:1435;height:185;width:258;" stroked="f" coordsize="258,185" path="m0,36l0,32,4,28,17,24,29,16,69,8,113,4,157,0,202,0,218,0,234,4,246,12,250,16,258,28,258,40,258,56,258,77,254,97,242,121,230,145,214,173,0,185,0,36xe">
                <v:path arrowok="t"/>
                <v:fill focussize="0,0"/>
                <v:stroke on="f"/>
                <v:imagedata o:title=""/>
                <o:lock v:ext="edit"/>
              </v:shape>
              <v:shape id="_x0000_s1050" o:spid="_x0000_s1050" style="position:absolute;left:418;top:1427;height:201;width:274;" fillcolor="#1F1A17" filled="t" stroked="f" coordsize="274,201" path="m0,48l0,40,4,32,16,44,16,40,16,40,0,48xm4,32l12,24,29,20,37,36,25,40,16,44,4,32xm29,20l49,16,73,8,77,24,53,32,37,36,29,20xm73,8l133,0,189,0,218,0,238,4,258,12,266,20,254,28,242,24,230,16,210,16,185,16,129,20,77,24,73,8xm254,28l254,28,258,24,254,28xm266,20l266,20,254,28,254,28,266,20xm266,20l266,20,258,24,266,20xm266,20l270,28,274,32,258,40,254,32,254,28,266,20xm274,32l274,40,274,52,258,52,258,44,258,40,274,32xm258,52l258,52,266,52,258,52xm274,52l274,76,266,109,250,145,226,185,214,177,238,141,250,105,258,76,258,52,274,52xm226,185l226,189,222,189,222,181,226,185xm222,189l8,201,8,185,222,173,222,189xm8,201l0,201,0,193,8,193,8,201xm0,193l0,44,16,44,16,193,0,193xm16,40l16,44,8,44,16,40xe">
                <v:path arrowok="t"/>
                <v:fill on="t" focussize="0,0"/>
                <v:stroke on="f"/>
                <v:imagedata o:title=""/>
                <o:lock v:ext="edit"/>
              </v:shape>
              <v:shape id="_x0000_s1051" o:spid="_x0000_s1051" style="position:absolute;left:1400;top:1435;height:185;width:270;" stroked="f" coordsize="270,185" path="m270,36l258,28,245,20,229,16,209,8,165,4,117,0,72,4,36,8,24,12,12,20,8,24,4,28,0,40,4,60,8,85,12,109,24,133,32,157,44,169,56,173,270,185,270,36xe">
                <v:path arrowok="t"/>
                <v:fill focussize="0,0"/>
                <v:stroke on="f"/>
                <v:imagedata o:title=""/>
                <o:lock v:ext="edit"/>
              </v:shape>
              <v:shape id="_x0000_s1052" o:spid="_x0000_s1052" style="position:absolute;left:1392;top:1427;height:201;width:286;" fillcolor="#1F1A17" filled="t" stroked="f" coordsize="286,201" path="m270,48l261,40,245,32,225,28,205,24,157,20,109,20,109,0,161,4,209,8,233,12,253,20,274,28,286,40,270,48xm109,20l76,20,48,24,44,8,72,4,109,0,109,20xm48,24l32,32,20,36,8,28,20,16,44,8,48,24xm20,36l20,36,20,36,4,40,4,32,8,28,20,36xm20,36l24,40,20,44,12,36,20,36xm20,44l16,52,20,68,4,72,0,48,8,32,20,44xm20,68l24,101,36,129,20,137,8,105,4,72,20,68xm36,129l48,153,60,169,48,185,32,165,20,137,36,129xm60,169l64,173,64,173,68,189,56,189,48,185,60,169xm64,173l68,173,64,181,64,173xm68,173l278,185,278,201,64,189,68,173xm286,193l286,201,278,201,278,193,286,193xm270,193l270,44,286,44,286,193,270,193xm286,40l286,44,278,44,286,40xe">
                <v:path arrowok="t"/>
                <v:fill on="t" focussize="0,0"/>
                <v:stroke on="f"/>
                <v:imagedata o:title=""/>
                <o:lock v:ext="edit"/>
              </v:shape>
              <v:shape id="_x0000_s1053" o:spid="_x0000_s1053" style="position:absolute;left:414;top:1471;height:250;width:206;" stroked="f" coordsize="206,250" path="m12,0l4,20,0,53,0,97,12,145,20,157,37,174,57,190,85,210,113,226,141,238,165,246,189,250,193,242,202,230,202,218,206,202,206,170,202,129,189,93,169,65,161,53,145,41,133,37,117,32,113,53,109,73,141,81,165,89,173,89,177,89,181,85,181,81,181,85,177,89,173,89,165,89,145,85,121,77,93,61,61,45,37,24,12,0xe">
                <v:path arrowok="t"/>
                <v:fill focussize="0,0"/>
                <v:stroke on="f"/>
                <v:imagedata o:title=""/>
                <o:lock v:ext="edit"/>
              </v:shape>
              <v:shape id="_x0000_s1054" o:spid="_x0000_s1054" style="position:absolute;left:406;top:1455;height:274;width:222;" fillcolor="#1F1A17" filled="t" stroked="f" coordsize="222,274" path="m28,20l28,20,16,8,16,8,28,20xm16,8l16,8,20,16,16,8xm28,20l24,24,24,28,8,20,12,16,16,8,28,20xm24,28l20,32,20,40,4,36,4,28,8,20,24,28xm20,40l16,65,16,93,20,125,28,157,12,165,4,129,0,93,0,65,4,36,20,40xm12,165l12,165,20,161,12,165xm28,157l28,157,28,157,12,165,12,165,12,165,28,157xm12,165l12,165,20,161,12,165xm28,157l33,165,37,173,24,186,16,173,12,165,28,157xm37,173l45,182,57,190,45,202,37,194,24,186,37,173xm57,190l89,214,129,234,165,250,197,258,197,274,181,270,161,266,141,258,121,250,81,226,45,202,57,190xm201,270l197,274,197,266,201,270xm193,258l197,250,201,234,206,218,206,194,222,194,222,222,218,242,214,258,201,270,193,258xm206,194l201,165,197,133,214,129,222,161,222,194,206,194xm197,133l185,105,173,85,185,73,201,97,214,129,197,133xm173,85l161,73,149,65,137,61,125,61,125,40,141,44,157,48,173,61,185,73,173,85xm121,44l125,40,125,48,121,44xm129,57l129,61,129,73,113,73,113,65,113,57,113,48,121,44,129,57xm129,73l129,85,125,93,113,81,113,77,113,73,129,73xm117,97l105,89,113,81,117,89,117,97xm121,81l153,93,177,97,173,113,149,109,117,97,121,81xm173,113l173,113,173,105,173,113xm177,97l181,97,185,97,189,113,181,113,173,113,177,97xm185,97l181,101,181,101,197,101,193,109,189,113,185,97xm181,101l181,101,181,101,197,93,197,97,197,101,181,101xm181,101l197,93,189,97,181,101xm197,97l197,101,197,105,181,97,181,97,181,101,197,97xm197,105l189,113,177,113,177,97,181,97,181,97,197,105xm177,113l165,113,149,109,153,93,165,97,177,97,177,113xm149,109l117,97,81,77,45,48,12,20,28,8,57,36,89,61,121,81,153,93,149,109xm16,8l20,0,28,8,20,16,16,8xe">
                <v:path arrowok="t"/>
                <v:fill on="t" focussize="0,0"/>
                <v:stroke on="f"/>
                <v:imagedata o:title=""/>
                <o:lock v:ext="edit"/>
              </v:shape>
              <v:shape id="_x0000_s1055" o:spid="_x0000_s1055" style="position:absolute;left:1480;top:1471;height:250;width:206;" stroked="f" coordsize="206,250" path="m190,0l202,20,206,57,206,97,198,145,186,157,169,174,149,190,125,210,97,226,69,238,41,246,17,250,13,242,9,230,5,218,0,202,0,170,9,129,21,93,37,65,49,53,61,41,73,37,93,32,97,53,97,73,69,81,45,89,37,89,29,89,25,85,25,81,25,85,29,89,33,89,41,89,61,85,85,77,113,65,141,49,169,24,190,0xe">
                <v:path arrowok="t"/>
                <v:fill focussize="0,0"/>
                <v:stroke on="f"/>
                <v:imagedata o:title=""/>
                <o:lock v:ext="edit"/>
              </v:shape>
              <v:shape id="_x0000_s1056" o:spid="_x0000_s1056" style="position:absolute;left:1472;top:1459;height:270;width:222;" fillcolor="#1F1A17" filled="t" stroked="f" coordsize="222,270" path="m206,8l206,8,194,20,194,20,206,8xm206,8l206,8,198,12,206,8xm206,8l210,12,214,20,198,28,194,24,194,20,206,8xm214,20l214,28,218,36,202,40,198,32,198,28,214,20xm218,36l218,36,210,36,218,36xm218,36l222,61,222,93,218,125,214,161,198,153,202,121,206,93,206,65,202,40,218,36xm214,161l214,161,206,157,214,161xm214,161l210,161,210,161,198,153,198,153,198,153,214,161xm210,161l210,161,202,157,210,161xm210,161l206,169,198,182,186,169,194,161,198,153,210,161xm198,182l190,190,177,198,165,186,177,178,186,169,198,182xm177,198l141,222,101,246,81,254,61,262,45,266,25,270,25,254,57,246,97,230,133,210,165,186,177,198xm25,270l21,266,25,262,25,270xm21,266l13,254,4,238,0,218,0,190,17,190,17,214,21,230,25,246,33,254,21,266xm0,190l4,157,13,125,29,129,21,161,17,190,0,190xm13,125l21,93,41,69,53,81,37,101,29,129,13,125xm41,69l53,57,65,44,81,40,101,36,97,57,85,57,73,61,61,69,53,81,41,69xm101,36l101,40,101,44,101,36xm101,40l109,44,113,53,113,61,113,69,97,69,97,57,97,53,101,40xm113,69l109,73,109,77,101,89,93,81,97,69,113,69xm109,77l121,85,109,93,105,85,109,77xm109,93l77,105,49,109,49,93,73,89,101,77,109,93xm49,109l49,109,49,101,49,109xm49,109l41,109,37,109,41,93,45,93,49,93,49,109xm37,109l29,105,25,97,41,97,41,97,41,93,37,109xm25,97l25,93,25,89,41,97,41,97,41,97,25,97xm25,89l41,97,33,93,25,89xm41,97l41,93,41,93,29,101,25,97,25,93,41,97xm41,93l41,93,33,97,41,93xm41,93l41,93,45,93,49,109,37,109,29,101,41,93xm45,93l57,93,69,89,73,105,61,109,49,109,45,93xm69,89l101,77,133,61,165,36,194,8,206,20,177,49,141,73,105,93,73,105,69,89xm194,8l198,0,206,8,198,12,194,8xe">
                <v:path arrowok="t"/>
                <v:fill on="t" focussize="0,0"/>
                <v:stroke on="f"/>
                <v:imagedata o:title=""/>
                <o:lock v:ext="edit"/>
              </v:shape>
              <v:shape id="_x0000_s1057" o:spid="_x0000_s1057" style="position:absolute;left:628;top:1451;height:250;width:840;" stroked="f" coordsize="840,250" path="m16,101l36,97,60,89,60,69,60,44,56,24,48,0,48,4,52,24,52,36,44,52,32,77,8,105,0,141,0,177,4,214,16,250,116,238,217,230,317,222,418,222,523,222,623,226,724,238,824,250,836,210,840,173,840,141,836,101,812,89,796,77,784,61,776,44,772,28,772,16,780,8,788,4,784,4,776,8,772,12,768,20,764,32,764,48,764,69,768,93,796,97,820,101,720,85,623,77,523,73,418,69,317,73,217,81,116,89,16,101xe">
                <v:path arrowok="t"/>
                <v:fill focussize="0,0"/>
                <v:stroke on="f"/>
                <v:imagedata o:title=""/>
                <o:lock v:ext="edit"/>
              </v:shape>
              <v:shape id="_x0000_s1058" o:spid="_x0000_s1058" style="position:absolute;left:620;top:1439;height:274;width:856;" fillcolor="#1F1A17" filled="t" stroked="f" coordsize="856,274" path="m20,105l64,93,68,109,24,121,20,105xm76,105l76,109,68,109,68,101,76,105xm60,101l60,81,60,60,76,56,80,81,76,105,60,101xm60,60l56,36,48,16,64,8,72,32,76,56,60,60xm52,4l60,0,64,8,56,12,52,4xm60,20l56,16,64,12,48,20,48,16,44,12,48,8,52,4,60,20xm64,12l68,24,68,44,64,56,56,77,44,97,20,121,8,109,28,89,40,73,48,56,52,44,52,28,48,20,64,12xm8,113l8,109,16,117,8,113xm24,117l16,153,16,189,0,189,0,153,8,113,24,117xm16,189l20,226,32,258,16,266,4,226,0,189,16,189xm24,270l20,274,16,266,24,262,24,270xm24,254l28,254,32,270,24,270,24,254xm28,254l28,254,28,262,28,254xm28,254l84,246,140,238,144,258,88,262,32,270,28,254xm140,238l197,234,253,230,257,246,197,250,144,258,140,238xm253,230l398,226,543,226,688,234,832,254,832,270,688,254,543,242,398,242,257,246,253,230xm840,262l836,270,832,270,832,262,840,262xm824,258l836,222,840,185,856,189,852,226,840,262,824,258xm840,185l840,153,836,117,852,113,856,149,856,189,840,185xm848,105l852,109,852,113,844,113,848,105xm840,121l820,113,800,97,788,81,776,69,792,60,800,73,812,85,828,97,848,105,840,121xm776,69l772,52,772,40,788,40,788,48,792,60,776,69xm772,40l772,28,776,16,792,28,788,32,788,40,772,40xm776,16l784,12,796,8,796,24,792,24,792,28,776,16xm796,8l796,24,796,16,796,8xm796,24l796,24,796,24,792,8,792,8,796,8,796,24xm796,24l788,28,784,32,768,24,780,12,792,8,796,24xm768,24l768,24,776,28,768,24xm784,32l780,44,780,64,764,64,764,40,768,24,784,32xm780,64l780,81,784,101,768,105,764,85,764,64,780,64xm776,113l772,113,768,105,776,105,776,113xm776,93l776,93,776,97,776,113,776,113,776,113,776,93xm776,113l776,113,776,105,776,113xm776,97l788,97,804,101,800,117,788,113,776,113,776,97xm804,101l816,101,828,105,828,121,816,117,800,117,804,101xm828,105l828,121,828,113,828,105xm828,121l728,105,627,97,531,93,426,93,426,73,531,77,631,81,732,89,828,105,828,121xm426,93l325,93,225,101,124,109,24,121,20,105,124,93,225,85,325,77,426,73,426,93xm24,121l20,105,24,113,24,121xe">
                <v:path arrowok="t"/>
                <v:fill on="t" focussize="0,0"/>
                <v:stroke on="f"/>
                <v:imagedata o:title=""/>
                <o:lock v:ext="edit"/>
              </v:shape>
              <v:shape id="_x0000_s1059" o:spid="_x0000_s1059" style="position:absolute;left:672;top:1572;height:85;width:76;" fillcolor="#1F1A17" filled="t" stroked="f" coordsize="76,85" path="m4,60l16,56,16,65,20,69,24,69,32,73,36,73,44,73,52,73,56,69,60,69,64,65,64,60,64,56,64,52,60,48,56,48,52,44,48,44,36,44,24,44,16,40,12,40,8,36,4,32,0,28,0,20,4,16,8,8,12,4,20,0,28,0,40,0,48,0,56,4,60,8,64,12,68,20,56,20,52,16,48,12,40,8,32,8,24,12,16,16,12,20,12,24,16,28,16,32,24,32,36,32,48,36,56,36,64,40,72,44,76,48,76,52,76,60,76,65,72,73,64,77,56,81,48,81,36,85,28,81,16,81,12,73,8,69,4,60xe">
                <v:path arrowok="t"/>
                <v:fill on="t" focussize="0,0"/>
                <v:stroke on="f"/>
                <v:imagedata o:title=""/>
                <o:lock v:ext="edit"/>
              </v:shape>
              <v:shape id="_x0000_s1060" o:spid="_x0000_s1060" style="position:absolute;left:789;top:1556;height:89;width:76;" fillcolor="#1F1A17" filled="t" stroked="f" coordsize="76,89" path="m8,89l0,4,64,0,68,12,12,16,16,40,64,36,68,44,16,48,20,76,76,72,76,81,8,89xe">
                <v:path arrowok="t"/>
                <v:fill on="t" focussize="0,0"/>
                <v:stroke on="f"/>
                <v:imagedata o:title=""/>
                <o:lock v:ext="edit"/>
              </v:shape>
              <v:shape id="_x0000_s1061" o:spid="_x0000_s1061" style="position:absolute;left:901;top:1552;height:80;width:65;" fillcolor="#1F1A17" filled="t" stroked="f" coordsize="65,80" path="m4,80l0,0,12,0,16,72,65,68,65,76,4,80xe">
                <v:path arrowok="t"/>
                <v:fill on="t" focussize="0,0"/>
                <v:stroke on="f"/>
                <v:imagedata o:title=""/>
                <o:lock v:ext="edit"/>
              </v:shape>
              <v:shape id="_x0000_s1062" o:spid="_x0000_s1062" style="position:absolute;left:998;top:1548;height:80;width:84;" fillcolor="#1F1A17" filled="t" stroked="f" coordsize="84,80" path="m0,80l32,0,48,0,84,80,72,80,60,56,20,56,12,80,0,80xm24,48l56,48,48,24,44,16,40,8,36,16,36,24,24,48xe">
                <v:path arrowok="t"/>
                <v:fill on="t" focussize="0,0"/>
                <v:stroke on="f"/>
                <v:imagedata o:title=""/>
                <o:lock v:ext="edit"/>
              </v:shape>
              <v:shape id="_x0000_s1063" o:spid="_x0000_s1063" style="position:absolute;left:1102;top:1548;height:84;width:85;" fillcolor="#1F1A17" filled="t" stroked="f" coordsize="85,84" path="m33,84l33,48,0,0,16,0,33,24,37,32,41,40,45,32,53,24,73,4,85,4,49,48,45,84,33,84xe">
                <v:path arrowok="t"/>
                <v:fill on="t" focussize="0,0"/>
                <v:stroke on="f"/>
                <v:imagedata o:title=""/>
                <o:lock v:ext="edit"/>
              </v:shape>
              <v:shape id="_x0000_s1064" o:spid="_x0000_s1064" style="position:absolute;left:1203;top:1556;height:85;width:84;" fillcolor="#1F1A17" filled="t" stroked="f" coordsize="84,85" path="m0,81l44,0,56,4,84,85,72,85,64,60,24,56,12,81,0,81xm28,48l60,52,52,28,48,16,48,12,44,16,40,24,28,48xe">
                <v:path arrowok="t"/>
                <v:fill on="t" focussize="0,0"/>
                <v:stroke on="f"/>
                <v:imagedata o:title=""/>
                <o:lock v:ext="edit"/>
              </v:shape>
              <v:shape id="_x0000_s1065" o:spid="_x0000_s1065" style="position:absolute;left:1324;top:1568;height:93;width:84;" fillcolor="#1F1A17" filled="t" stroked="f" coordsize="84,93" path="m0,81l12,0,52,4,64,8,72,12,76,12,80,20,84,24,84,32,80,40,72,44,64,48,52,52,56,52,60,56,64,60,68,69,80,93,64,89,56,73,52,64,48,60,48,56,44,52,40,52,40,48,36,48,32,48,20,48,12,85,0,81xm20,36l44,40,52,40,60,40,64,40,68,36,68,32,68,28,68,24,68,20,60,16,52,16,24,12,20,36xe">
                <v:path arrowok="t"/>
                <v:fill on="t" focussize="0,0"/>
                <v:stroke on="f"/>
                <v:imagedata o:title=""/>
                <o:lock v:ext="edit"/>
              </v:shape>
              <v:shape id="_x0000_s1066" o:spid="_x0000_s1066" style="position:absolute;left:664;top:1564;height:101;width:92;" fillcolor="#1F1A17" filled="t" stroked="f" coordsize="92,101" path="m12,60l20,56,24,73,12,77,12,60xm20,56l28,56,32,64,24,64,20,56xm32,64l32,64,32,68,20,77,16,73,16,68,32,64xm32,68l32,68,36,68,24,81,20,81,20,77,32,68xm36,68l36,68,36,73,28,85,24,85,24,81,36,68xm28,85l28,85,32,77,28,85xm36,73l40,73,40,73,36,89,32,89,28,85,36,73xm36,89l36,89,40,81,36,89xm40,73l40,73,40,73,40,89,36,89,36,89,40,73xm40,73l40,73,40,81,40,73xm40,73l44,73,44,73,40,89,40,89,36,89,40,73xm44,73l44,73,44,73,44,89,44,89,40,89,44,73xm44,89l44,89,44,81,44,89xm44,73l48,73,52,73,56,89,48,89,44,89,44,73xm52,73l56,73,60,68,68,85,60,89,56,89,52,73xm68,85l68,85,64,77,68,85xm60,68l60,68,68,85,68,85,60,68xm60,68l60,68,64,77,60,68xm60,68l60,68,60,68,72,85,68,85,68,85,60,68xm60,68l60,68,68,77,60,68xm60,68l64,68,64,68,72,85,72,85,72,85,60,68xm72,85l72,85,68,77,72,85xm64,68l64,68,64,68,80,77,76,81,72,85,64,68xm64,68l64,68,72,73,64,68xm64,68l64,68,64,64,80,68,80,73,80,77,64,68xm80,68l80,68,72,68,80,68xm64,64l64,64,64,64,80,64,80,64,80,68,64,64xm80,64l80,64,72,64,80,64xm64,64l64,64,64,64,80,56,80,60,80,64,64,64xm80,56l80,56,72,60,80,56xm64,64l64,64,64,64,76,52,76,52,80,56,64,64xm64,64l64,64,64,64,68,48,72,48,76,52,64,64xm64,64l60,64,60,64,60,44,64,48,68,48,64,64xm60,44l60,44,60,52,60,44xm60,64l56,60,52,60,56,44,60,44,60,44,60,64xm52,60l48,60,44,60,44,44,48,44,56,44,52,60xm44,60l32,60,24,56,28,40,32,44,44,44,44,60xm28,40l28,40,24,48,28,40xm24,56l24,56,28,40,28,40,24,56xm28,40l28,40,24,48,28,40xm24,56l20,56,20,56,28,40,28,40,28,40,24,56xm20,56l20,56,20,56,24,40,24,40,28,40,20,56xm24,40l24,40,20,48,24,40xm20,56l12,52,8,48,20,36,24,40,24,40,20,56xm8,48l4,44,0,36,16,32,20,36,20,36,8,48xm0,36l0,32,0,28,16,28,16,32,16,32,0,36xm16,28l16,28,8,28,16,28xm0,28l0,24,4,20,20,28,16,28,16,28,0,28xm4,20l4,20,12,24,4,20xm4,20l8,16,8,12,20,24,20,24,20,28,4,20xm8,12l12,8,16,4,24,20,24,20,20,24,8,12xm16,4l20,4,28,0,32,16,28,20,24,20,16,4xm28,0l32,0,36,0,40,16,36,16,32,16,28,0xm36,0l36,0,36,0,40,16,40,16,40,16,36,0xm36,0l40,0,40,0,40,16,40,16,40,16,36,0xm40,0l40,0,40,8,40,0xm40,0l40,0,44,0,44,16,44,16,40,16,40,0xm44,0l52,0,56,0,52,16,48,16,44,16,44,0xm56,0l64,0,68,4,60,20,56,16,52,16,56,0xm68,4l68,4,64,12,68,4xm68,4l72,4,76,8,64,20,60,20,60,20,68,4xm64,20l64,20,68,16,64,20xm76,8l76,8,64,20,64,20,76,8xm76,8l76,8,68,16,76,8xm76,8l76,8,76,12,64,20,64,20,64,20,76,8xm76,12l76,12,80,12,64,24,64,24,64,20,76,12xm80,12l80,20,84,24,68,28,68,24,64,24,80,12xm84,24l84,32,76,36,76,28,84,24xm76,36l64,36,64,20,72,20,76,36xm64,36l60,40,56,32,64,28,64,36xm56,32l56,28,56,28,68,16,72,20,72,28,56,32xm68,16l68,16,60,24,68,16xm56,28l52,28,52,28,60,12,64,16,68,16,56,28xm52,28l52,28,60,12,60,12,52,28xm60,12l60,12,56,20,60,12xm52,28l52,24,52,24,56,12,60,12,60,12,52,28xm56,8l56,12,52,16,56,8xm52,24l52,24,48,24,52,8,56,8,56,8,52,24xm48,24l48,24,52,16,48,24xm48,24l44,24,40,24,40,8,48,8,52,8,48,24xm40,8l40,8,40,16,40,8xm40,24l40,24,40,8,40,8,40,24xm40,24l40,24,36,24,36,8,36,8,40,8,40,24xm36,8l36,8,36,16,36,8xm36,24l36,24,36,28,32,12,32,8,36,8,36,24xm36,28l32,28,28,28,20,16,24,12,32,12,36,28xm28,28l28,28,24,24,28,28xm28,28l28,28,20,16,20,16,28,28xm20,16l20,16,24,24,20,16xm28,28l28,28,28,28,16,20,16,16,20,16,28,28xm28,28l28,28,24,24,28,28xm28,28l28,28,28,28,16,20,16,20,16,20,28,28xm28,28l28,32,28,32,12,32,12,28,16,20,28,28xm28,32l28,32,20,32,28,32xm28,32l28,32,28,32,16,40,12,36,12,32,28,32xm28,32l28,32,24,36,28,32xm28,32l28,32,28,32,20,44,20,44,16,40,28,32xm28,32l28,32,24,40,28,32xm28,32l36,32,44,32,44,48,28,48,20,44,28,32xm44,32l44,32,44,32,44,52,44,48,44,48,44,32xm44,52l44,52,44,40,44,52xm44,32l48,32,48,32,48,52,48,52,44,52,44,32xm48,32l52,32,52,32,52,52,48,52,48,52,48,32xm52,52l52,52,52,44,52,52xm52,32l60,36,68,36,64,52,60,52,52,52,52,32xm68,36l68,36,64,44,68,36xm68,36l72,36,76,40,68,56,68,52,64,52,68,36xm76,40l80,40,84,44,72,56,72,56,68,56,76,40xm84,44l84,44,80,52,84,44xm84,44l84,44,72,56,72,56,84,44xm84,44l84,44,88,48,72,56,72,56,72,56,84,44xm88,48l88,48,88,48,76,60,76,56,72,56,88,48xm88,48l88,48,80,52,88,48xm88,48l92,52,92,60,76,64,76,60,76,60,88,48xm92,60l92,60,84,60,92,60xm92,60l92,60,92,60,76,64,76,64,76,64,92,60xm92,60l92,60,84,60,92,60xm92,60l92,60,92,64,76,64,76,64,76,64,92,60xm92,64l92,64,92,64,76,64,76,64,76,64,92,64xm76,64l76,64,84,64,76,64xm92,64l92,73,88,77,76,73,76,68,76,64,92,64xm88,77l88,77,76,73,76,73,88,77xm88,77l88,77,84,73,88,77xm88,77l88,81,88,81,76,73,76,73,76,73,88,77xm76,73l76,73,80,77,76,73xm88,81l88,81,88,85,72,73,76,73,76,73,88,81xm72,73l72,73,80,77,72,73xm88,85l84,89,76,93,68,77,72,77,72,73,88,85xm76,93l76,93,72,85,76,93xm76,93l72,93,68,97,60,81,64,81,68,77,76,93xm68,97l60,97,56,101,56,81,60,81,60,81,68,97xm56,101l48,101,44,101,44,85,48,85,56,81,56,101xm44,101l36,101,32,97,36,81,40,85,44,85,44,101xm36,81l36,81,36,89,36,81xm32,97l32,97,36,81,36,81,32,97xm32,97l32,97,32,89,32,97xm32,97l32,97,28,97,32,81,36,81,36,81,32,97xm28,97l28,97,28,97,32,81,32,81,32,81,28,97xm32,81l32,81,28,89,32,81xm28,97l20,93,12,89,24,77,28,81,32,81,28,97xm12,89l12,89,20,81,12,89xm12,89l12,85,8,81,20,73,24,73,24,77,12,89xm20,73l20,73,16,77,20,73xm8,81l4,77,4,68,20,68,20,68,20,73,8,81xm4,68l0,60,12,60,12,68,4,68xe">
                <v:path arrowok="t"/>
                <v:fill on="t" focussize="0,0"/>
                <v:stroke on="f"/>
                <v:imagedata o:title=""/>
                <o:lock v:ext="edit"/>
              </v:shape>
              <v:shape id="_x0000_s1067" o:spid="_x0000_s1067" style="position:absolute;left:780;top:1548;height:105;width:93;" fillcolor="#1F1A17" filled="t" stroked="f" coordsize="93,105" path="m9,97l0,16,17,12,25,93,9,97xm0,16l0,4,9,4,9,12,0,16xm9,4l73,0,77,16,9,20,9,4xm73,0l81,0,81,8,73,8,73,0xm81,8l85,16,69,20,65,8,81,8xm85,16l85,24,77,28,77,20,85,16xm77,28l21,32,21,12,77,8,77,28xm13,24l13,16,21,12,21,24,13,24xm29,20l33,44,17,48,13,24,29,20xm25,56l17,56,17,48,25,48,25,56xm25,40l73,36,77,52,25,56,25,40xm73,36l81,32,81,44,73,44,73,36xm81,44l85,52,69,52,65,44,81,44xm85,52l85,60,77,60,77,52,85,52xm77,60l25,64,25,48,77,44,77,60xm17,56l17,48,25,48,25,56,17,56xm33,56l37,84,21,84,17,56,33,56xm29,93l21,93,21,84,29,84,29,93xm29,76l85,72,85,89,29,93,29,76xm85,72l93,72,93,80,85,80,85,72xm93,80l93,89,77,89,77,80,93,80xm93,89l93,97,85,97,85,89,93,89xm85,97l17,105,17,84,85,80,85,97xm17,105l9,105,9,97,17,97,17,105xe">
                <v:path arrowok="t"/>
                <v:fill on="t" focussize="0,0"/>
                <v:stroke on="f"/>
                <v:imagedata o:title=""/>
                <o:lock v:ext="edit"/>
              </v:shape>
              <v:shape id="_x0000_s1068" o:spid="_x0000_s1068" style="position:absolute;left:893;top:1544;height:97;width:81;" fillcolor="#1F1A17" filled="t" stroked="f" coordsize="81,97" path="m4,88l0,8,16,8,24,88,4,88xm0,8l0,0,8,0,8,8,0,8xm8,0l20,0,20,16,8,16,8,0xm20,0l28,0,28,8,20,8,20,0xm28,8l32,76,16,80,12,8,28,8xm24,88l16,88,16,80,24,80,24,88xm24,68l73,68,73,84,24,88,24,68xm73,68l81,68,81,76,73,76,73,68xm81,76l81,84,64,88,64,76,81,76xm81,84l81,93,73,93,73,84,81,84xm73,93l16,97,12,80,73,76,73,93xm16,97l4,97,4,88,12,88,16,97xe">
                <v:path arrowok="t"/>
                <v:fill on="t" focussize="0,0"/>
                <v:stroke on="f"/>
                <v:imagedata o:title=""/>
                <o:lock v:ext="edit"/>
              </v:shape>
              <v:shape id="_x0000_s1069" o:spid="_x0000_s1069" style="position:absolute;left:982;top:1540;height:97;width:112;" fillcolor="#1F1A17" filled="t" stroked="f" coordsize="112,97" path="m8,84l40,4,56,12,20,92,8,84xm40,4l44,0,48,0,48,8,40,4xm48,0l64,0,64,16,48,16,48,0xm64,0l68,0,68,4,64,8,64,0xm68,4l108,84,92,92,56,12,68,4xm108,84l112,97,100,97,100,88,108,84xm100,97l88,97,88,80,100,80,100,97xm88,97l80,97,80,92,88,88,88,97xm80,92l68,68,84,60,92,84,80,92xm76,56l80,56,84,60,76,64,76,56xm76,72l36,72,36,56,76,56,76,72xm28,60l32,56,36,56,36,64,28,60xm44,68l36,92,20,84,28,60,44,68xm36,92l32,97,28,97,28,88,36,92xm28,97l16,97,16,80,28,80,28,97xm16,97l0,97,8,84,16,88,16,97xm40,48l72,48,72,64,40,64,40,48xm80,52l84,64,72,64,72,56,80,52xm64,60l56,36,68,28,80,52,64,60xm56,36l52,32,52,28,68,20,68,24,68,28,56,36xm52,28l48,24,48,20,64,12,64,16,68,20,52,28xm48,16l64,12,56,16,48,16xm64,16l64,24,60,28,44,20,48,16,48,16,64,16xm60,28l60,28,52,24,60,28xm60,28l60,32,60,36,44,28,44,24,44,20,60,28xm60,36l60,36,52,32,60,36xm60,36l48,60,32,52,44,28,60,36xm40,64l28,64,32,52,40,56,40,64xe">
                <v:path arrowok="t"/>
                <v:fill on="t" focussize="0,0"/>
                <v:stroke on="f"/>
                <v:imagedata o:title=""/>
                <o:lock v:ext="edit"/>
              </v:shape>
              <v:shape id="_x0000_s1070" o:spid="_x0000_s1070" style="position:absolute;left:1086;top:1540;height:101;width:117;" fillcolor="#1F1A17" filled="t" stroked="f" coordsize="117,101" path="m40,92l40,56,61,56,57,92,40,92xm57,52l61,56,49,56,57,52xm44,60l8,12,24,4,57,52,44,60xm8,12l0,0,16,0,16,8,8,12xm16,0l32,0,32,16,16,16,16,0xm32,0l36,0,40,4,32,8,32,0xm40,4l57,28,40,40,24,12,40,4xm40,40l40,40,49,32,40,40xm57,28l57,28,40,40,40,40,57,28xm57,28l57,28,49,36,57,28xm57,28l57,32,57,32,44,40,40,40,40,40,57,28xm44,40l44,40,49,36,44,40xm57,32l57,32,57,32,44,44,44,40,44,40,57,32xm57,32l61,40,65,44,49,52,49,48,44,44,57,32xm65,52l57,64,49,52,57,48,65,52xm53,44l53,40,57,36,69,48,69,48,65,52,53,44xm57,36l61,32,61,28,77,40,73,44,69,48,57,36xm61,28l61,28,69,32,61,28xm61,28l81,4,93,16,77,40,61,28xm81,4l85,4,89,4,89,12,81,4xm89,4l101,4,101,20,89,20,89,4xm101,4l117,4,109,16,101,12,101,4xm109,16l69,60,57,52,97,4,109,16xm53,56l57,52,65,56,53,56xm73,56l69,92,53,92,53,56,73,56xm69,92l69,101,61,101,61,92,69,92xm61,101l49,101,49,84,61,84,61,101xm49,101l40,101,40,92,49,92,49,101xe">
                <v:path arrowok="t"/>
                <v:fill on="t" focussize="0,0"/>
                <v:stroke on="f"/>
                <v:imagedata o:title=""/>
                <o:lock v:ext="edit"/>
              </v:shape>
              <v:shape id="_x0000_s1071" o:spid="_x0000_s1071" style="position:absolute;left:1187;top:1548;height:105;width:112;" fillcolor="#1F1A17" filled="t" stroked="f" coordsize="112,105" path="m8,84l52,4,64,12,24,93,8,84xm52,4l52,0,60,0,60,8,52,4xm60,0l72,0,72,20,56,16,60,0xm72,0l76,4,80,8,72,12,72,0xm80,8l108,93,92,97,64,12,80,8xm108,93l112,105,100,101,100,93,108,93xm100,101l88,101,88,84,100,84,100,101xm88,101l80,101,80,97,88,93,88,101xm80,97l72,68,88,64,96,89,80,97xm80,60l84,60,88,64,80,68,80,60xm80,76l40,72,40,56,80,60,80,76xm32,60l36,56,40,56,40,64,32,60xm48,68l36,93,20,84,32,60,48,68xm36,93l32,97,28,97,28,89,36,93xm28,97l16,97,16,80,28,80,28,97xm16,97l0,97,8,84,16,89,16,97xm44,48l76,48,76,68,44,64,44,48xm84,56l88,68,76,68,76,60,84,56xm68,60l60,36,76,32,84,56,68,60xm76,32l76,32,68,36,76,32xm60,36l60,36,76,32,76,32,60,36xm60,36l60,36,68,36,60,36xm60,36l60,36,60,36,76,28,76,32,76,32,60,36xm60,36l60,32,60,32,76,28,76,28,76,28,60,36xm60,32l60,32,68,28,60,32xm60,32l56,24,56,20,72,16,72,20,76,28,60,32xm56,16l72,16,64,20,56,16xm72,20l72,24,68,28,52,24,56,20,56,16,72,20xm68,28l68,32,64,36,52,28,52,24,52,24,68,28xm64,36l64,36,56,32,64,36xm64,36l52,60,36,52,52,28,64,36xm44,64l32,64,36,52,44,56,44,64xe">
                <v:path arrowok="t"/>
                <v:fill on="t" focussize="0,0"/>
                <v:stroke on="f"/>
                <v:imagedata o:title=""/>
                <o:lock v:ext="edit"/>
              </v:shape>
              <v:shape id="_x0000_s1072" o:spid="_x0000_s1072" style="position:absolute;left:1316;top:1560;height:109;width:104;" fillcolor="#1F1A17" filled="t" stroked="f" coordsize="104,109" path="m0,89l12,8,28,8,16,89,0,89xm12,8l16,0,24,0,20,8,12,8xm24,0l64,4,60,20,20,16,24,0xm64,4l64,4,64,4,60,20,60,20,60,20,64,4xm64,4l64,4,60,12,64,4xm64,4l64,4,68,4,64,24,60,24,60,20,64,4xm68,4l68,8,68,8,68,24,64,24,64,24,68,4xm68,8l68,8,68,16,68,8xm68,8l76,8,84,12,76,24,72,24,68,24,68,8xm84,12l84,12,80,20,84,12xm84,12l88,12,92,16,80,28,76,28,76,24,84,12xm92,16l92,20,96,24,80,32,80,28,80,28,92,16xm96,24l96,24,88,28,96,24xm96,24l96,24,96,24,80,32,80,32,80,32,96,24xm96,24l96,24,88,28,96,24xm96,24l96,24,96,24,80,32,80,32,80,32,96,24xm80,32l80,32,88,28,80,32xm96,24l96,28,96,28,80,32,80,32,80,32,96,24xm96,28l100,36,100,40,84,40,84,36,80,32,96,28xm100,40l100,40,92,40,100,40xm100,40l96,48,96,52,80,44,80,40,84,40,100,40xm96,52l92,56,88,60,76,48,80,44,80,44,96,52xm88,60l84,60,80,64,72,48,76,48,76,48,88,60xm80,64l72,64,60,68,60,48,68,48,72,48,80,64xm56,64l60,48,60,60,56,64xm64,52l68,52,68,52,60,68,60,68,56,64,64,52xm68,52l72,56,72,56,60,68,60,68,60,68,68,52xm72,56l76,60,80,64,64,72,64,72,60,68,72,56xm80,64l80,64,72,68,80,64xm80,64l80,68,84,72,68,81,68,77,64,72,80,64xm84,72l84,72,76,77,84,72xm84,72l96,97,80,105,68,81,84,72xm96,97l104,109,88,109,88,101,96,97xm88,109l72,105,76,89,88,93,88,109xm72,105l68,105,64,101,72,97,72,105xm64,101l56,85,72,77,80,93,64,101xm72,77l72,77,64,81,72,77xm56,85l56,81,52,77,68,68,68,72,72,77,56,85xm52,77l52,72,48,72,64,60,64,64,68,68,52,77xm48,72l48,72,56,68,48,72xm48,72l48,72,64,60,64,60,48,72xm64,60l64,60,56,68,64,60xm48,72l48,72,48,72,64,60,64,60,64,60,48,72xm48,72l48,68,56,64,48,72xm48,68l48,68,48,68,64,60,64,60,64,60,48,68xm64,60l64,60,56,64,64,60xm48,68l48,68,48,68,56,52,60,56,64,60,48,68xm48,68l48,68,52,60,48,68xm48,68l48,68,56,52,56,52,48,68xm56,52l56,52,52,60,56,52xm48,68l48,68,48,68,56,52,56,52,56,52,48,68xm48,68l44,68,44,68,56,52,56,52,56,52,48,68xm44,68l44,68,52,60,44,68xm44,68l44,64,44,64,48,48,52,52,56,52,44,68xm48,48l48,48,48,56,48,48xm44,64l44,64,44,64,48,48,48,48,48,48,44,64xm48,48l48,48,48,56,48,48xm44,64l44,64,44,64,48,48,48,48,48,48,44,64xm44,64l44,64,44,64,48,48,48,48,48,48,44,64xm44,64l44,64,44,56,44,64xm44,64l40,64,40,64,40,48,44,48,48,48,44,64xm40,64l24,64,28,48,40,48,40,64xm16,52l20,44,28,48,28,56,16,52xm36,56l28,93,12,89,16,52,36,56xm28,93l28,101,20,101,20,93,28,93xm20,101l8,97,8,81,20,81,20,101xm8,97l0,97,0,89,8,89,8,97xm28,36l56,40,52,56,28,52,28,36xm56,40l56,40,60,40,60,56,56,56,52,56,56,40xm60,56l60,56,60,48,60,56xm60,40l64,40,64,40,68,56,64,56,60,56,60,40xm64,40l68,40,68,40,76,56,72,56,68,56,64,40xm68,40l68,40,68,40,80,52,76,52,76,56,68,40xm80,52l80,52,76,44,80,52xm68,40l68,40,80,52,80,52,68,40xm80,52l80,52,76,44,80,52xm68,40l68,40,68,40,80,48,80,48,80,52,68,40xm68,40l68,40,76,44,68,40xm68,40l68,40,68,40,84,48,84,48,80,48,68,40xm84,48l84,48,76,44,84,48xm68,40l68,36,68,36,88,40,84,44,84,48,68,40xm68,36l68,36,76,36,68,36xm68,36l68,36,68,36,84,32,88,36,88,40,68,36xm68,36l68,36,68,32,80,24,84,24,84,32,68,36xm80,24l80,24,76,28,80,24xm68,32l68,32,80,20,80,24,68,32xm68,32l68,32,76,28,68,32xm68,32l68,32,68,32,80,20,80,20,80,24,68,32xm68,32l68,32,72,28,68,32xm68,32l68,32,68,32,76,20,76,20,80,20,68,32xm68,32l64,32,60,32,60,16,68,16,76,20,68,32xm60,32l32,28,32,12,60,16,60,32xm24,16l24,8,32,12,32,20,24,16xm40,20l36,48,20,44,24,16,40,20xm28,52l16,52,20,44,28,44,28,52xe">
                <v:path arrowok="t"/>
                <v:fill on="t" focussize="0,0"/>
                <v:stroke on="f"/>
                <v:imagedata o:title=""/>
                <o:lock v:ext="edit"/>
              </v:shape>
              <v:shape id="_x0000_s1073" o:spid="_x0000_s1073" style="position:absolute;left:825;top:528;height:73;width:68;" stroked="f" coordsize="68,73" path="m0,36l36,73,60,69,64,61,68,52,68,44,64,36,64,24,60,12,48,4,28,4,16,0,8,4,4,8,4,12,0,36xe">
                <v:path arrowok="t"/>
                <v:fill focussize="0,0"/>
                <v:stroke on="f"/>
                <v:imagedata o:title=""/>
                <o:lock v:ext="edit"/>
              </v:shape>
              <v:shape id="_x0000_s1074" o:spid="_x0000_s1074" style="position:absolute;left:813;top:520;height:89;width:88;" fillcolor="#1F1A17" filled="t" stroked="f" coordsize="88,89" path="m16,40l52,77,40,89,4,52,16,40xm48,89l44,89,40,89,48,81,48,89xm44,73l68,69,72,85,48,89,44,73xm76,81l72,85,72,77,76,81xm68,69l68,69,68,64,84,77,80,81,76,81,68,69xm68,64l72,60,72,56,88,60,88,69,84,77,68,64xm72,56l72,56,72,52,84,44,88,52,88,60,72,56xm84,44l84,44,76,48,84,44xm72,52l72,52,68,52,80,40,84,40,84,44,72,52xm68,52l64,48,68,44,76,44,68,52xm68,44l68,36,68,32,84,28,84,40,84,48,68,44xm68,32l68,28,64,24,76,12,80,20,84,28,68,32xm64,24l60,24,56,20,60,4,68,8,76,12,64,24xm56,20l52,20,44,20,40,4,52,4,60,4,56,20xm44,20l40,20,40,12,44,20xm40,20l28,20,24,20,8,12,12,8,20,4,32,0,44,4,40,20xm8,12l8,12,16,16,8,12xm24,20l28,24,40,28,44,32,12,28,16,12,44,16,36,16,20,16,8,12,24,20xm8,16l8,8,16,12,16,20,8,16xm24,20l20,44,4,44,8,16,24,20xm4,52l0,48,4,44,12,44,4,52xe">
                <v:path arrowok="t"/>
                <v:fill on="t" focussize="0,0"/>
                <v:stroke on="f"/>
                <v:imagedata o:title=""/>
                <o:lock v:ext="edit"/>
              </v:shape>
              <v:shape id="_x0000_s1075" o:spid="_x0000_s1075" style="position:absolute;left:797;top:532;height:93;width:92;" fillcolor="#00923F" filled="t" stroked="f" coordsize="92,93" path="m8,81l0,61,0,48,0,36,4,28,16,16,20,0,32,12,40,24,44,28,48,32,56,32,64,28,60,36,60,44,64,48,68,52,80,61,92,73,80,73,72,77,64,81,60,85,52,89,40,93,28,89,8,81xe">
                <v:path arrowok="t"/>
                <v:fill on="t" focussize="0,0"/>
                <v:stroke on="f"/>
                <v:imagedata o:title=""/>
                <o:lock v:ext="edit"/>
              </v:shape>
              <v:shape id="_x0000_s1076" o:spid="_x0000_s1076" style="position:absolute;left:789;top:516;height:117;width:116;" fillcolor="#1F1A17" filled="t" stroked="f" coordsize="116,117" path="m8,101l0,73,0,56,4,44,12,32,24,44,20,52,16,60,16,73,24,93,8,101xm12,32l16,24,20,16,36,12,36,24,32,32,28,40,24,44,12,32xm20,16l20,0,32,8,28,16,20,16xm32,8l44,16,52,28,36,36,32,28,24,20,32,8xm52,28l52,32,56,36,60,40,68,36,76,52,60,56,48,52,40,48,36,36,52,28xm68,36l80,48,72,44,68,36xm80,48l76,56,76,60,80,60,84,64,76,77,68,73,60,64,60,56,64,40,80,48xm84,64l96,73,108,85,92,93,84,85,76,77,84,64xm108,85l116,101,100,97,100,89,108,85xm100,97l84,101,76,105,68,93,72,89,80,85,88,81,100,81,100,97xm76,105l68,113,56,117,36,113,12,105,20,89,36,97,52,97,60,97,68,93,76,105xm12,105l8,101,16,97,12,105xe">
                <v:path arrowok="t"/>
                <v:fill on="t" focussize="0,0"/>
                <v:stroke on="f"/>
                <v:imagedata o:title=""/>
                <o:lock v:ext="edit"/>
              </v:shape>
              <v:shape id="_x0000_s1077" o:spid="_x0000_s1077" style="position:absolute;left:752;top:580;height:85;width:81;" stroked="f" coordsize="81,85" path="m0,41l41,85,69,77,77,69,81,61,77,49,73,45,77,33,73,25,73,17,69,13,61,9,53,4,45,4,37,4,20,0,8,4,4,9,4,13,0,41xe">
                <v:path arrowok="t"/>
                <v:fill focussize="0,0"/>
                <v:stroke on="f"/>
                <v:imagedata o:title=""/>
                <o:lock v:ext="edit"/>
              </v:shape>
              <v:shape id="_x0000_s1078" o:spid="_x0000_s1078" style="position:absolute;left:740;top:572;height:101;width:101;" fillcolor="#1F1A17" filled="t" stroked="f" coordsize="101,101" path="m16,45l61,85,49,97,4,57,16,45xm57,101l53,101,49,97,53,93,57,101xm53,85l81,77,85,93,57,101,53,85xm85,93l85,93,81,85,85,93xm77,77l77,77,81,73,93,85,89,89,85,93,77,77xm81,73l81,69,85,65,101,65,97,77,93,85,81,73xm85,65l85,61,81,61,97,49,101,57,101,65,85,65xm81,61l81,57,81,57,93,45,93,49,97,49,81,61xm81,57l77,53,77,49,85,53,81,57xm77,49l81,41,77,37,97,33,97,45,93,53,77,49xm77,37l77,33,73,29,85,17,93,25,97,33,77,37xm73,29l69,25,65,21,69,4,77,8,85,17,73,29xm65,21l57,21,49,21,45,4,57,4,69,4,65,21xm49,21l45,21,49,12,49,21xm45,21l32,17,28,17,24,21,24,25,8,12,12,8,20,4,32,0,53,4,45,21xm24,25l20,29,12,29,16,12,16,17,8,12,24,25xm8,17l8,8,16,12,16,21,8,17xm24,21l20,49,4,49,8,17,24,21xm4,57l0,53,4,49,12,49,4,57xe">
                <v:path arrowok="t"/>
                <v:fill on="t" focussize="0,0"/>
                <v:stroke on="f"/>
                <v:imagedata o:title=""/>
                <o:lock v:ext="edit"/>
              </v:shape>
              <v:shape id="_x0000_s1079" o:spid="_x0000_s1079" style="position:absolute;left:716;top:580;height:109;width:109;" fillcolor="#00923F" filled="t" stroked="f" coordsize="109,109" path="m12,97l4,77,0,57,4,45,8,37,16,29,20,25,24,13,28,0,40,17,48,29,52,37,60,41,69,41,77,37,73,49,73,57,77,61,81,65,97,73,109,89,97,89,89,93,81,97,73,105,60,109,48,109,32,105,12,97xe">
                <v:path arrowok="t"/>
                <v:fill on="t" focussize="0,0"/>
                <v:stroke on="f"/>
                <v:imagedata o:title=""/>
                <o:lock v:ext="edit"/>
              </v:shape>
              <v:shape id="_x0000_s1080" o:spid="_x0000_s1080" style="position:absolute;left:708;top:564;height:133;width:133;" fillcolor="#1F1A17" filled="t" stroked="f" coordsize="133,133" path="m12,117l4,89,0,65,8,53,16,41,28,53,24,61,20,69,20,85,28,109,12,117xm16,41l24,33,28,20,44,16,44,29,40,37,36,45,28,53,16,41xm28,20l24,0,40,12,36,16,28,20xm40,12l52,25,60,37,44,45,40,33,32,25,40,12xm60,37l64,41,68,45,72,49,85,45,89,61,72,65,60,65,52,57,44,45,60,37xm85,45l93,57,85,53,85,45xm93,57l93,65,93,69,93,73,97,77,89,89,81,85,72,77,72,65,77,49,93,57xm97,77l113,85,125,101,113,109,101,97,89,89,97,77xm125,101l133,117,117,113,117,105,125,101xm117,113l101,113,93,121,81,109,89,101,97,97,105,97,121,97,117,113xm93,121l81,129,64,133,44,133,16,121,24,105,48,113,60,117,72,113,81,109,93,121xm16,121l12,117,20,113,16,121xe">
                <v:path arrowok="t"/>
                <v:fill on="t" focussize="0,0"/>
                <v:stroke on="f"/>
                <v:imagedata o:title=""/>
                <o:lock v:ext="edit"/>
              </v:shape>
              <v:shape id="_x0000_s1081" o:spid="_x0000_s1081" style="position:absolute;left:676;top:649;height:85;width:92;" stroked="f" coordsize="92,85" path="m0,44l52,85,80,77,88,68,92,56,88,48,84,40,84,28,84,20,80,12,72,8,68,4,60,0,48,0,36,0,20,0,12,4,4,8,4,12,0,44xe">
                <v:path arrowok="t"/>
                <v:fill focussize="0,0"/>
                <v:stroke on="f"/>
                <v:imagedata o:title=""/>
                <o:lock v:ext="edit"/>
              </v:shape>
              <v:shape id="_x0000_s1082" o:spid="_x0000_s1082" style="position:absolute;left:668;top:637;height:109;width:108;" fillcolor="#1F1A17" filled="t" stroked="f" coordsize="108,109" path="m16,48l64,93,56,105,4,64,16,48xm64,105l60,109,56,105,60,97,64,105xm56,93l88,80,92,97,64,105,56,93xm96,97l92,97,88,89,96,97xm84,80l84,80,88,76,100,89,100,93,96,97,84,80xm88,76l88,72,92,68,108,68,104,76,100,89,88,76xm92,68l88,64,88,60,100,48,104,56,108,68,92,68xm100,48l100,48,96,52,100,48xm88,60l88,60,88,60,96,44,100,48,100,48,88,60xm88,60l80,56,84,48,92,52,88,60xm84,48l84,40,84,36,100,32,100,40,100,52,84,48xm84,36l80,28,76,24,88,12,96,20,100,32,84,36xm76,24l72,20,64,20,68,4,80,8,88,12,76,24xm64,20l56,20,48,20,44,4,56,4,68,4,64,20xm48,20l44,20,44,12,48,20xm44,20l32,20,28,20,24,20,20,24,4,16,12,8,20,4,32,0,48,4,44,20xm20,24l16,32,12,32,12,16,8,16,4,16,20,24xm4,24l4,16,12,16,12,24,4,24xm20,24l16,56,0,56,4,24,20,24xm4,64l0,60,0,56,8,56,4,64xe">
                <v:path arrowok="t"/>
                <v:fill on="t" focussize="0,0"/>
                <v:stroke on="f"/>
                <v:imagedata o:title=""/>
                <o:lock v:ext="edit"/>
              </v:shape>
              <v:shape id="_x0000_s1083" o:spid="_x0000_s1083" style="position:absolute;left:644;top:653;height:113;width:120;" fillcolor="#00923F" filled="t" stroked="f" coordsize="120,113" path="m16,105l4,81,0,60,0,48,4,40,12,28,16,20,20,12,20,0,36,12,48,28,52,32,60,36,68,36,80,32,76,44,76,52,80,56,88,60,104,69,120,85,104,85,96,93,88,97,80,105,68,109,56,113,40,113,16,105xe">
                <v:path arrowok="t"/>
                <v:fill on="t" focussize="0,0"/>
                <v:stroke on="f"/>
                <v:imagedata o:title=""/>
                <o:lock v:ext="edit"/>
              </v:shape>
              <v:shape id="_x0000_s1084" o:spid="_x0000_s1084" style="position:absolute;left:636;top:637;height:137;width:144;" fillcolor="#1F1A17" filled="t" stroked="f" coordsize="144,137" path="m16,125l8,109,0,93,0,80,0,68,4,52,12,40,24,52,20,60,16,72,20,93,32,117,16,125xm12,40l20,32,20,16,36,12,40,24,36,36,32,44,24,52,12,40xm20,16l20,0,32,8,28,16,20,16xm32,8l48,20,56,32,44,40,36,32,24,20,32,8xm56,32l64,40,68,44,76,44,84,40,92,56,72,60,60,60,52,52,44,40,56,32xm84,40l96,52,88,48,84,40xm96,52l92,60,96,64,100,68,104,72,96,89,84,80,80,72,76,64,80,44,96,52xm104,72l120,80,136,97,120,105,108,93,96,89,104,72xm136,97l144,109,128,109,128,101,136,97xm128,109l112,113,100,121,88,109,96,101,104,97,116,93,128,93,128,109xm100,121l100,121,92,117,100,121xm100,121l88,129,72,137,52,137,20,129,24,113,52,121,68,121,80,117,88,109,100,121xm20,129l16,125,24,121,20,129xe">
                <v:path arrowok="t"/>
                <v:fill on="t" focussize="0,0"/>
                <v:stroke on="f"/>
                <v:imagedata o:title=""/>
                <o:lock v:ext="edit"/>
              </v:shape>
              <v:shape id="_x0000_s1085" o:spid="_x0000_s1085" style="position:absolute;left:591;top:722;height:92;width:101;" stroked="f" coordsize="101,92" path="m4,56l69,92,97,76,101,64,101,52,97,40,89,36,89,24,85,16,81,8,73,4,65,0,57,0,49,0,37,4,16,4,8,8,4,16,0,20,4,56xe">
                <v:path arrowok="t"/>
                <v:fill focussize="0,0"/>
                <v:stroke on="f"/>
                <v:imagedata o:title=""/>
                <o:lock v:ext="edit"/>
              </v:shape>
              <v:shape id="_x0000_s1086" o:spid="_x0000_s1086" style="position:absolute;left:583;top:713;height:109;width:117;" fillcolor="#1F1A17" filled="t" stroked="f" coordsize="117,109" path="m16,57l81,93,69,105,8,73,16,57xm81,105l77,109,69,105,77,101,81,105xm69,93l101,77,109,89,81,105,69,93xm109,89l109,89,105,85,109,89xm97,77l97,77,101,73,117,81,113,85,109,89,97,77xm101,73l101,65,101,61,117,57,117,69,117,81,101,73xm101,61l101,57,97,53,109,41,113,49,117,57,101,61xm97,53l97,53,97,53,101,37,105,37,109,41,97,53xm97,53l89,49,89,45,97,45,97,53xm89,45l89,37,89,29,101,21,105,33,109,45,89,45xm89,29l85,25,81,21,89,4,97,13,101,21,89,29xm81,21l73,17,65,17,65,0,77,0,89,4,81,21xm65,17l57,17,49,21,41,4,53,0,65,0,65,17xm49,21l41,21,45,13,49,21xm41,21l33,21,24,21,20,25,20,29,4,25,8,17,12,9,29,4,45,4,41,21xm20,29l16,37,8,37,8,21,8,21,4,25,20,29xm0,33l0,21,8,21,8,29,0,33xm16,29l20,65,4,65,0,33,16,29xm8,73l4,69,4,65,12,65,8,73xe">
                <v:path arrowok="t"/>
                <v:fill on="t" focussize="0,0"/>
                <v:stroke on="f"/>
                <v:imagedata o:title=""/>
                <o:lock v:ext="edit"/>
              </v:shape>
              <v:shape id="_x0000_s1087" o:spid="_x0000_s1087" style="position:absolute;left:563;top:734;height:117;width:133;" fillcolor="#00923F" filled="t" stroked="f" coordsize="133,117" path="m24,112l8,92,0,72,0,60,4,48,8,36,12,28,16,16,12,0,32,12,44,28,53,32,61,36,69,32,81,28,81,40,81,48,89,52,93,56,113,60,133,72,117,76,109,84,101,92,93,104,85,108,73,117,53,117,24,112xe">
                <v:path arrowok="t"/>
                <v:fill on="t" focussize="0,0"/>
                <v:stroke on="f"/>
                <v:imagedata o:title=""/>
                <o:lock v:ext="edit"/>
              </v:shape>
              <v:shape id="_x0000_s1088" o:spid="_x0000_s1088" style="position:absolute;left:555;top:722;height:137;width:161;" fillcolor="#1F1A17" filled="t" stroked="f" coordsize="161,137" path="m28,133l16,116,8,100,0,88,0,80,0,60,8,44,24,52,20,64,16,76,24,96,40,120,28,133xm8,44l12,32,12,16,28,12,32,24,32,36,28,44,24,52,8,44xm12,16l8,0,24,4,20,12,12,16xm24,4l40,16,52,28,40,40,32,28,20,20,24,4xm52,28l61,32,65,36,73,36,85,32,93,44,77,56,65,56,52,48,40,40,52,28xm85,32l97,40,89,40,85,32xm97,40l97,48,101,56,105,60,109,60,105,76,93,72,85,68,81,56,81,36,97,40xm109,60l129,68,149,80,137,92,121,80,105,76,109,60xm149,80l161,92,141,96,141,84,149,80xm141,96l125,100,113,112,101,100,109,92,117,88,125,80,141,76,141,96xm113,112l105,124,89,133,69,137,32,133,36,116,65,120,81,116,93,112,101,100,113,112xm32,133l28,133,32,124,32,133xe">
                <v:path arrowok="t"/>
                <v:fill on="t" focussize="0,0"/>
                <v:stroke on="f"/>
                <v:imagedata o:title=""/>
                <o:lock v:ext="edit"/>
              </v:shape>
              <v:shape id="_x0000_s1089" o:spid="_x0000_s1089" style="position:absolute;left:511;top:806;height:101;width:125;" stroked="f" coordsize="125,101" path="m16,81l96,101,121,77,125,61,121,49,117,40,105,32,101,20,92,12,88,4,76,0,68,0,56,4,44,8,36,16,24,16,16,20,8,24,4,28,0,40,0,45,16,81xe">
                <v:path arrowok="t"/>
                <v:fill focussize="0,0"/>
                <v:stroke on="f"/>
                <v:imagedata o:title=""/>
                <o:lock v:ext="edit"/>
              </v:shape>
              <v:shape id="_x0000_s1090" o:spid="_x0000_s1090" style="position:absolute;left:503;top:798;height:121;width:141;" fillcolor="#1F1A17" filled="t" stroked="f" coordsize="141,121" path="m28,81l104,101,100,117,24,97,28,81xm109,117l104,121,100,117,104,109,109,117xm96,105l125,77,137,89,109,117,96,105xm137,89l137,89,129,85,137,89xm121,81l125,77,125,73,141,77,141,81,137,89,121,81xm125,73l125,65,121,61,137,53,141,65,141,77,125,73xm121,61l121,53,117,53,121,36,133,40,137,53,121,61xm117,53l113,48,113,48,113,32,117,32,121,36,117,53xm113,48l104,48,104,44,113,40,113,48xm104,44l100,32,96,28,109,16,117,28,121,40,104,44xm96,28l92,20,84,16,88,0,100,8,109,16,96,28xm84,16l76,16,68,20,64,0,76,0,88,0,84,16xm68,20l56,24,48,28,36,16,52,8,64,0,68,20xm48,28l44,32,44,24,48,28xm44,32l28,36,20,40,20,48,20,53,0,53,4,44,8,32,12,24,20,20,28,16,40,16,44,32xm0,53l0,53,8,53,0,53xm20,53l16,57,12,61,8,44,4,48,0,53,20,53xm4,57l0,48,8,44,8,53,4,57xm16,48l32,89,16,93,4,57,16,48xm24,97l20,97,16,93,24,89,24,97xe">
                <v:path arrowok="t"/>
                <v:fill on="t" focussize="0,0"/>
                <v:stroke on="f"/>
                <v:imagedata o:title=""/>
                <o:lock v:ext="edit"/>
              </v:shape>
              <v:shape id="_x0000_s1091" o:spid="_x0000_s1091" style="position:absolute;left:491;top:846;height:121;width:157;" fillcolor="#00923F" filled="t" stroked="f" coordsize="157,121" path="m48,121l24,101,8,85,4,69,4,53,8,41,8,29,8,17,0,0,24,9,44,21,56,25,64,25,72,21,84,9,88,25,92,33,96,37,108,37,129,37,157,45,141,53,133,65,125,77,121,89,112,101,100,109,80,117,48,121xe">
                <v:path arrowok="t"/>
                <v:fill on="t" focussize="0,0"/>
                <v:stroke on="f"/>
                <v:imagedata o:title=""/>
                <o:lock v:ext="edit"/>
              </v:shape>
              <v:shape id="_x0000_s1092" o:spid="_x0000_s1092" style="position:absolute;left:475;top:838;height:137;width:193;" fillcolor="#1F1A17" filled="t" stroked="f" coordsize="193,137" path="m60,137l40,121,28,109,20,97,16,85,12,69,16,49,32,53,28,65,32,81,44,101,68,125,60,137xm16,49l16,41,16,33,16,25,12,13,24,4,32,17,32,29,32,41,32,53,16,49xm12,13l0,0,16,0,16,8,12,13xm16,0l40,4,56,17,48,29,32,21,16,17,16,0xm56,17l64,21,76,25,84,21,92,13,108,21,100,33,92,37,84,41,76,41,60,37,48,29,56,17xm92,13l108,17,100,17,92,13xm108,17l112,29,116,33,120,37,128,37,128,53,116,53,104,49,96,37,92,17,108,17xm128,37l149,37,177,45,169,61,149,53,128,53,128,37xm177,45l193,57,177,61,173,53,177,45xm177,61l165,69,157,73,153,81,149,89,132,85,137,73,145,65,153,53,169,45,177,61xm149,89l141,105,128,121,116,125,104,133,88,137,64,137,64,121,96,117,116,109,128,97,132,85,149,89xm64,137l60,137,64,129,64,137xe">
                <v:path arrowok="t"/>
                <v:fill on="t" focussize="0,0"/>
                <v:stroke on="f"/>
                <v:imagedata o:title=""/>
                <o:lock v:ext="edit"/>
              </v:shape>
              <v:shape id="_x0000_s1093" o:spid="_x0000_s1093" style="position:absolute;left:459;top:923;height:105;width:132;" stroked="f" coordsize="132,105" path="m20,93l104,105,132,77,132,61,128,44,120,36,108,32,104,20,96,12,88,4,76,0,68,0,56,4,44,8,32,20,20,20,12,28,4,32,4,36,0,48,0,52,20,93xe">
                <v:path arrowok="t"/>
                <v:fill focussize="0,0"/>
                <v:stroke on="f"/>
                <v:imagedata o:title=""/>
                <o:lock v:ext="edit"/>
              </v:shape>
              <v:shape id="_x0000_s1094" o:spid="_x0000_s1094" style="position:absolute;left:447;top:915;height:125;width:152;" fillcolor="#1F1A17" filled="t" stroked="f" coordsize="152,125" path="m32,93l116,105,116,121,32,109,32,93xm124,121l120,125,116,121,116,113,124,121xm112,109l136,77,148,89,124,121,112,109xm152,85l148,89,144,85,152,85xm136,81l136,77,136,73,152,73,152,81,152,85,136,81xm136,73l136,64,132,56,148,48,152,60,152,73,136,73xm132,56l128,52,124,48,128,32,140,40,148,48,132,56xm124,48l124,48,120,48,120,32,124,32,128,32,124,48xm120,48l116,48,112,44,120,40,120,48xm112,44l108,32,104,24,116,12,124,24,128,36,112,44xm104,24l96,20,88,16,92,0,104,4,116,12,104,24xm88,16l80,16,72,20,64,4,80,0,92,0,88,16xm72,20l60,24,52,32,40,20,52,12,64,4,72,20xm52,32l44,36,44,28,52,32xm44,36l32,40,24,48,20,56,20,60,4,60,4,52,8,40,12,32,20,28,28,20,44,20,44,36xm20,60l20,64,16,69,8,52,8,56,4,60,20,60xm4,64l0,56,8,52,12,60,4,64xm20,56l40,97,24,105,4,64,20,56xm32,109l28,109,24,105,32,101,32,109xe">
                <v:path arrowok="t"/>
                <v:fill on="t" focussize="0,0"/>
                <v:stroke on="f"/>
                <v:imagedata o:title=""/>
                <o:lock v:ext="edit"/>
              </v:shape>
              <v:shape id="_x0000_s1095" o:spid="_x0000_s1095" style="position:absolute;left:439;top:975;height:125;width:168;" fillcolor="#00923F" filled="t" stroked="f" coordsize="168,125" path="m60,125l32,105,16,89,8,73,8,57,8,41,8,29,8,17,0,0,24,4,48,17,56,21,68,17,76,13,88,0,92,17,96,25,104,29,112,29,136,25,168,33,152,45,144,57,136,69,132,81,124,97,112,105,92,117,60,125xe">
                <v:path arrowok="t"/>
                <v:fill on="t" focussize="0,0"/>
                <v:stroke on="f"/>
                <v:imagedata o:title=""/>
                <o:lock v:ext="edit"/>
              </v:shape>
              <v:shape id="_x0000_s1096" o:spid="_x0000_s1096" style="position:absolute;left:418;top:967;height:141;width:206;" fillcolor="#1F1A17" filled="t" stroked="f" coordsize="206,141" path="m77,141l57,125,41,113,29,101,25,89,21,69,21,49,37,53,37,69,41,85,45,93,53,105,69,113,85,125,77,141xm21,49l21,41,21,33,21,25,12,12,25,4,33,17,37,29,37,41,37,53,21,49xm12,12l0,0,21,0,21,8,12,12xm21,0l41,4,61,12,53,25,37,21,21,17,21,0xm61,12l73,17,81,17,93,17,101,4,117,12,109,25,101,29,93,37,85,37,69,33,53,25,61,12xm101,4l117,4,109,8,101,4xm117,4l121,21,125,25,133,29,141,29,141,45,129,45,117,41,105,33,101,8,117,4xm141,29l165,25,194,33,185,49,161,45,141,45,141,29xm194,33l206,41,194,49,189,41,194,33xm194,49l181,57,173,65,169,73,165,81,149,77,153,65,161,53,169,45,185,33,194,49xm165,81l157,101,145,117,137,125,121,129,105,137,81,141,81,125,113,117,133,105,145,93,149,77,165,81xm81,141l77,141,81,133,81,141xe">
                <v:path arrowok="t"/>
                <v:fill on="t" focussize="0,0"/>
                <v:stroke on="f"/>
                <v:imagedata o:title=""/>
                <o:lock v:ext="edit"/>
              </v:shape>
              <v:shape id="_x0000_s1097" o:spid="_x0000_s1097" style="position:absolute;left:418;top:1048;height:117;width:149;" stroked="f" coordsize="149,117" path="m37,117l133,97,149,56,145,40,133,28,121,20,109,20,97,8,85,4,73,0,65,0,53,4,41,8,33,20,25,36,12,44,4,52,0,60,0,65,0,77,4,85,37,117xe">
                <v:path arrowok="t"/>
                <v:fill focussize="0,0"/>
                <v:stroke on="f"/>
                <v:imagedata o:title=""/>
                <o:lock v:ext="edit"/>
              </v:shape>
              <v:shape id="_x0000_s1098" o:spid="_x0000_s1098" style="position:absolute;left:410;top:1040;height:133;width:165;" fillcolor="#1F1A17" filled="t" stroked="f" coordsize="165,133" path="m45,117l137,97,141,113,49,133,45,117xm149,109l145,113,141,113,141,105,149,109xm133,105l149,60,165,68,149,109,133,105xm165,64l165,68,157,64,165,64xm149,64l145,60,145,56,161,48,165,56,165,64,149,64xm145,56l141,48,137,40,145,28,157,36,161,48,145,56xm137,40l129,36,121,36,121,20,137,20,145,28,137,40xm121,36l121,36,121,36,113,20,117,20,121,20,121,36xm121,36l113,36,109,32,117,28,121,36xm109,32l101,24,93,20,101,4,113,12,121,20,109,32xm93,20l81,16,73,16,73,0,85,0,101,4,93,20xm73,16l65,16,57,24,45,12,57,4,73,0,73,16xm57,24l45,32,41,48,24,40,33,24,45,12,57,24xm41,48l37,52,33,44,41,48xm37,52l20,60,16,73,16,81,16,85,4,93,0,85,0,68,0,60,4,52,12,44,29,36,37,52xm4,93l4,93,12,89,4,93xm16,85l20,93,16,97,4,85,4,89,4,93,16,85xm4,97l0,93,4,85,12,93,4,97xm16,85l53,117,41,129,4,97,16,85xm49,133l45,133,41,129,45,125,49,133xe">
                <v:path arrowok="t"/>
                <v:fill on="t" focussize="0,0"/>
                <v:stroke on="f"/>
                <v:imagedata o:title=""/>
                <o:lock v:ext="edit"/>
              </v:shape>
              <v:shape id="_x0000_s1099" o:spid="_x0000_s1099" style="position:absolute;left:398;top:1104;height:142;width:189;" fillcolor="#00923F" filled="t" stroked="f" coordsize="189,142" path="m109,142l73,129,49,117,36,105,28,89,24,73,20,61,12,45,0,33,28,29,57,33,69,33,77,29,85,17,93,0,101,13,113,21,121,21,129,21,141,13,153,9,169,4,189,4,177,21,173,37,173,53,173,69,169,85,161,101,141,121,109,142xe">
                <v:path arrowok="t"/>
                <v:fill on="t" focussize="0,0"/>
                <v:stroke on="f"/>
                <v:imagedata o:title=""/>
                <o:lock v:ext="edit"/>
              </v:shape>
              <v:shape id="_x0000_s1100" o:spid="_x0000_s1100" style="position:absolute;left:378;top:1100;height:154;width:225;" fillcolor="#1F1A17" filled="t" stroked="f" coordsize="225,154" path="m129,154l105,146,81,137,69,129,56,121,44,101,36,81,52,77,56,93,69,109,81,117,93,125,109,129,133,137,129,154xm36,81l36,73,32,61,24,53,16,45,24,29,36,41,44,53,52,65,52,77,36,81xm16,45l0,37,16,29,20,37,16,45xm16,29l40,25,65,25,65,45,44,41,24,45,16,29xm65,25l77,29,89,25,97,17,105,0,121,4,117,21,109,29,105,37,97,41,81,45,65,45,65,25xm105,0l121,0,113,4,105,0xm121,0l129,13,137,17,145,17,153,13,161,29,145,33,133,37,121,29,105,8,121,0xm153,13l177,4,209,0,209,17,181,21,161,29,153,13xm209,0l225,0,213,13,209,8,209,0xm213,13l205,25,201,37,201,49,201,61,181,61,181,45,185,33,189,17,201,0,213,13xm201,61l201,81,193,101,185,113,173,125,157,137,137,154,125,137,145,125,161,113,169,105,177,93,181,77,181,61,201,61xm137,154l129,154,129,146,137,154xe">
                <v:path arrowok="t"/>
                <v:fill on="t" focussize="0,0"/>
                <v:stroke on="f"/>
                <v:imagedata o:title=""/>
                <o:lock v:ext="edit"/>
              </v:shape>
              <v:shape id="_x0000_s1101" o:spid="_x0000_s1101" style="position:absolute;left:418;top:1205;height:133;width:165;" stroked="f" coordsize="165,133" path="m49,133l153,105,165,57,161,36,149,24,133,16,117,20,105,8,93,0,77,0,65,0,53,4,41,16,33,28,25,45,12,53,4,65,0,73,0,81,4,97,4,101,49,133xe">
                <v:path arrowok="t"/>
                <v:fill focussize="0,0"/>
                <v:stroke on="f"/>
                <v:imagedata o:title=""/>
                <o:lock v:ext="edit"/>
              </v:shape>
              <v:shape id="_x0000_s1102" o:spid="_x0000_s1102" style="position:absolute;left:410;top:1197;height:149;width:181;" fillcolor="#1F1A17" filled="t" stroked="f" coordsize="181,149" path="m53,133l157,105,161,121,57,149,53,133xm169,117l169,121,161,121,161,113,169,117xm153,109l165,61,181,69,169,117,153,109xm181,65l181,69,173,65,181,65xm165,65l165,61,161,53,177,49,181,57,181,65,165,65xm161,53l157,44,149,36,161,24,169,32,177,49,161,53xm149,36l141,32,133,32,133,16,145,16,161,24,149,36xm133,32l133,32,133,24,133,32xm133,32l133,32,129,36,125,20,129,16,133,16,133,32xm129,36l125,36,121,32,125,28,129,36xm121,32l109,24,97,16,105,0,117,8,133,20,121,32xm97,16l89,16,77,16,73,0,89,0,105,0,97,16xm77,16l65,20,57,28,45,16,57,4,73,0,77,16xm57,28l49,40,41,57,24,49,33,32,45,16,57,28xm41,57l37,61,33,53,41,57xm37,61l29,69,20,73,16,81,16,89,16,97,20,105,4,113,0,101,0,85,0,77,4,65,12,57,29,44,37,61xm20,105l24,109,20,113,8,105,8,105,4,113,20,105xm8,117l0,109,8,105,12,109,8,117xm20,101l61,137,53,149,8,117,20,101xm57,149l53,149,53,149,57,141,57,149xe">
                <v:path arrowok="t"/>
                <v:fill on="t" focussize="0,0"/>
                <v:stroke on="f"/>
                <v:imagedata o:title=""/>
                <o:lock v:ext="edit"/>
              </v:shape>
              <v:shape id="_x0000_s1103" o:spid="_x0000_s1103" style="position:absolute;left:398;top:1262;height:161;width:209;" fillcolor="#00923F" filled="t" stroked="f" coordsize="209,161" path="m137,161l93,157,65,145,49,129,41,113,32,96,28,80,16,64,0,52,16,48,32,44,49,44,65,44,77,44,89,40,97,28,101,8,113,20,125,28,137,28,145,24,157,16,173,12,189,4,209,0,197,24,193,40,193,56,197,76,197,92,189,113,169,137,137,161xe">
                <v:path arrowok="t"/>
                <v:fill on="t" focussize="0,0"/>
                <v:stroke on="f"/>
                <v:imagedata o:title=""/>
                <o:lock v:ext="edit"/>
              </v:shape>
              <v:shape id="_x0000_s1104" o:spid="_x0000_s1104" style="position:absolute;left:378;top:1254;height:177;width:246;" fillcolor="#1F1A17" filled="t" stroked="f" coordsize="246,177" path="m157,177l125,173,101,169,85,161,69,153,52,133,44,108,61,104,69,121,81,141,93,145,109,153,129,157,157,161,157,177xm44,108l40,96,36,88,28,76,16,68,24,52,40,64,48,76,56,88,61,104,44,108xm16,68l0,60,16,52,20,60,16,68xm16,52l44,44,69,44,69,60,48,64,24,68,16,52xm69,44l85,44,97,44,109,32,113,12,129,16,125,32,121,44,117,52,109,56,89,60,69,60,69,44xm113,12l129,8,121,16,113,12xm129,8l141,24,149,28,161,24,169,20,177,36,161,44,149,44,141,44,133,40,125,32,113,20,129,8xm169,20l181,12,193,8,209,4,229,0,229,20,201,24,177,36,169,20xm229,0l246,0,238,16,229,8,229,0xm238,16l225,28,221,44,221,56,225,68,209,72,205,56,205,40,213,24,221,4,238,16xm209,72l209,72,217,68,209,72xm225,68l225,92,221,116,213,129,201,145,185,161,161,177,153,165,173,149,185,133,197,121,205,108,209,88,209,72,225,68xm161,177l157,177,157,169,161,177xe">
                <v:path arrowok="t"/>
                <v:fill on="t" focussize="0,0"/>
                <v:stroke on="f"/>
                <v:imagedata o:title=""/>
                <o:lock v:ext="edit"/>
              </v:shape>
              <v:shape id="_x0000_s1105" o:spid="_x0000_s1105" style="position:absolute;left:1452;top:1250;height:193;width:109;" fillcolor="#9F755B" filled="t" stroked="f" coordsize="109,193" path="m109,193l101,173,85,157,65,133,41,112,20,88,4,60,0,48,0,32,4,16,12,0,28,32,49,56,65,72,81,84,97,100,105,120,109,153,109,193xe">
                <v:path arrowok="t"/>
                <v:fill on="t" focussize="0,0"/>
                <v:stroke on="f"/>
                <v:imagedata o:title=""/>
                <o:lock v:ext="edit"/>
              </v:shape>
              <v:shape id="_x0000_s1106" o:spid="_x0000_s1106" style="position:absolute;left:1444;top:1229;height:214;width:125;" fillcolor="#1F1A17" filled="t" stroked="f" coordsize="125,214" path="m109,214l105,202,93,190,81,178,65,162,77,150,97,166,109,182,121,198,125,214,109,214xm65,162l36,133,12,97,4,81,0,61,4,37,12,17,28,21,20,41,16,61,20,77,28,93,49,121,77,150,65,162xm12,17l20,0,28,17,20,21,12,17xm28,17l41,45,57,65,69,77,85,89,73,105,57,89,41,73,24,53,12,21,28,17xm85,89l105,109,117,129,121,146,125,166,125,186,125,214,109,214,109,190,109,170,105,150,101,137,89,117,73,105,85,89xm125,214l109,214,117,214,125,214xe">
                <v:path arrowok="t"/>
                <v:fill on="t" focussize="0,0"/>
                <v:stroke on="f"/>
                <v:imagedata o:title=""/>
                <o:lock v:ext="edit"/>
              </v:shape>
              <v:shape id="_x0000_s1107" o:spid="_x0000_s1107" style="position:absolute;left:1452;top:1250;height:185;width:117;" fillcolor="#1F1A17" filled="t" stroked="f" coordsize="117,185" path="m20,4l16,20,16,36,20,48,24,60,37,76,53,88,41,100,24,84,8,64,4,52,0,40,0,20,4,0,20,4xm53,88l69,104,89,120,105,149,117,181,101,185,89,153,73,133,57,116,41,100,53,88xe">
                <v:path arrowok="t"/>
                <v:fill on="t" focussize="0,0"/>
                <v:stroke on="f"/>
                <v:imagedata o:title=""/>
                <o:lock v:ext="edit"/>
              </v:shape>
              <v:shape id="_x0000_s1108" o:spid="_x0000_s1108" style="position:absolute;left:1557;top:1294;height:149;width:161;" fillcolor="#9F755B" filled="t" stroked="f" coordsize="161,149" path="m0,149l12,133,36,121,64,109,92,97,121,81,141,60,149,48,157,32,161,16,157,0,129,24,105,40,84,48,64,56,44,64,28,81,12,109,0,149xe">
                <v:path arrowok="t"/>
                <v:fill on="t" focussize="0,0"/>
                <v:stroke on="f"/>
                <v:imagedata o:title=""/>
                <o:lock v:ext="edit"/>
              </v:shape>
              <v:shape id="_x0000_s1109" o:spid="_x0000_s1109" style="position:absolute;left:1549;top:1274;height:173;width:177;" fillcolor="#1F1A17" filled="t" stroked="f" coordsize="177,173" path="m0,165l12,153,24,141,44,133,68,121,72,137,52,145,36,153,24,161,16,173,0,165xm68,121l100,105,133,84,145,72,153,56,157,40,157,20,173,16,177,40,169,64,161,80,149,96,113,121,72,137,68,121xm161,12l173,0,173,16,165,20,161,12xm173,24l149,48,125,64,104,72,88,80,80,64,100,56,117,48,137,32,161,12,173,24xm88,80l64,88,48,101,40,113,32,129,24,149,16,173,0,169,8,141,16,117,24,101,36,88,56,72,80,64,88,80xm16,173l0,169,8,169,16,173xe">
                <v:path arrowok="t"/>
                <v:fill on="t" focussize="0,0"/>
                <v:stroke on="f"/>
                <v:imagedata o:title=""/>
                <o:lock v:ext="edit"/>
              </v:shape>
              <v:shape id="_x0000_s1110" o:spid="_x0000_s1110" style="position:absolute;left:1553;top:1294;height:145;width:169;" fillcolor="#1F1A17" filled="t" stroked="f" coordsize="169,145" path="m169,0l165,24,157,40,149,52,141,64,121,76,96,85,92,68,113,60,129,52,137,40,145,32,149,16,153,0,169,0xm96,85l76,93,56,105,36,121,16,145,0,133,24,109,48,89,72,76,92,68,96,85xe">
                <v:path arrowok="t"/>
                <v:fill on="t" focussize="0,0"/>
                <v:stroke on="f"/>
                <v:imagedata o:title=""/>
                <o:lock v:ext="edit"/>
              </v:shape>
              <v:shape id="_x0000_s1111" o:spid="_x0000_s1111" style="position:absolute;left:1283;top:589;height:858;width:334;" fillcolor="#1F1A17" filled="t" stroked="f" coordsize="334,858" path="m8,0l8,0,0,12,0,12,8,0xm8,0l8,0,4,4,8,0xm8,0l61,40,105,88,93,96,49,52,0,12,8,0xm105,88l153,141,193,197,177,205,137,149,93,96,105,88xm193,197l218,237,238,278,258,322,278,362,294,407,306,451,318,495,326,540,330,584,334,628,334,669,330,709,322,749,310,790,298,822,278,858,266,850,282,818,298,781,306,745,314,705,318,665,318,624,314,584,310,540,302,499,290,455,278,411,262,370,242,326,222,286,202,245,177,205,193,197xe">
                <v:path arrowok="t"/>
                <v:fill on="t" focussize="0,0"/>
                <v:stroke on="f"/>
                <v:imagedata o:title=""/>
                <o:lock v:ext="edit"/>
              </v:shape>
              <v:shape id="_x0000_s1112" o:spid="_x0000_s1112" style="position:absolute;left:1476;top:1153;height:161;width:121;" fillcolor="#9F755B" filled="t" stroked="f" coordsize="121,161" path="m121,161l113,145,97,129,73,113,49,97,25,76,9,56,4,44,0,28,0,16,4,0,25,28,45,44,65,56,81,64,97,76,109,93,117,121,121,161xe">
                <v:path arrowok="t"/>
                <v:fill on="t" focussize="0,0"/>
                <v:stroke on="f"/>
                <v:imagedata o:title=""/>
                <o:lock v:ext="edit"/>
              </v:shape>
              <v:shape id="_x0000_s1113" o:spid="_x0000_s1113" style="position:absolute;left:1468;top:1133;height:181;width:137;" fillcolor="#1F1A17" filled="t" stroked="f" coordsize="137,181" path="m121,181l117,169,105,161,93,149,77,141,85,125,105,137,121,149,133,165,137,177,121,181xm77,141l45,117,17,92,8,76,0,60,0,40,4,16,21,20,17,40,21,56,25,72,33,84,57,104,85,125,77,141xm4,16l12,0,21,16,12,20,4,16xm21,16l37,36,53,52,69,64,81,72,73,88,57,76,41,64,25,48,4,24,21,16xm81,72l101,84,121,104,125,117,133,133,137,153,137,177,121,181,121,157,117,137,113,125,105,113,93,96,73,88,81,72xm137,177l121,181,129,181,137,177xe">
                <v:path arrowok="t"/>
                <v:fill on="t" focussize="0,0"/>
                <v:stroke on="f"/>
                <v:imagedata o:title=""/>
                <o:lock v:ext="edit"/>
              </v:shape>
              <v:shape id="_x0000_s1114" o:spid="_x0000_s1114" style="position:absolute;left:1472;top:1153;height:153;width:133;" fillcolor="#1F1A17" filled="t" stroked="f" coordsize="133,153" path="m21,0l21,16,21,32,25,40,33,52,45,64,61,72,53,88,33,76,17,60,8,48,4,36,4,20,0,0,21,0xm61,72l81,84,97,97,117,117,133,145,117,153,101,129,85,109,69,97,53,88,61,72xe">
                <v:path arrowok="t"/>
                <v:fill on="t" focussize="0,0"/>
                <v:stroke on="f"/>
                <v:imagedata o:title=""/>
                <o:lock v:ext="edit"/>
              </v:shape>
              <v:shape id="_x0000_s1115" o:spid="_x0000_s1115" style="position:absolute;left:1597;top:1153;height:161;width:121;" fillcolor="#9F755B" filled="t" stroked="f" coordsize="121,161" path="m0,161l8,145,24,129,48,113,73,97,97,76,113,56,117,44,121,28,121,16,117,0,97,28,77,44,56,56,40,64,24,76,12,93,4,121,0,161xe">
                <v:path arrowok="t"/>
                <v:fill on="t" focussize="0,0"/>
                <v:stroke on="f"/>
                <v:imagedata o:title=""/>
                <o:lock v:ext="edit"/>
              </v:shape>
              <v:shape id="_x0000_s1116" o:spid="_x0000_s1116" style="position:absolute;left:1589;top:1133;height:181;width:137;" fillcolor="#1F1A17" filled="t" stroked="f" coordsize="137,181" path="m0,177l4,165,16,149,32,137,52,125,60,141,44,149,32,161,20,169,16,181,0,177xm52,125l81,104,105,84,113,72,117,56,121,40,117,20,133,16,137,40,137,60,129,76,121,92,93,117,60,141,52,125xm117,16l125,0,133,16,125,20,117,16xm133,24l113,48,97,64,81,76,64,88,56,72,69,64,85,52,101,36,117,16,133,24xm64,88l44,96,32,113,24,125,20,137,16,157,16,181,0,177,0,153,4,133,12,117,16,104,36,84,56,72,64,88xm16,181l0,177,8,181,16,181xe">
                <v:path arrowok="t"/>
                <v:fill on="t" focussize="0,0"/>
                <v:stroke on="f"/>
                <v:imagedata o:title=""/>
                <o:lock v:ext="edit"/>
              </v:shape>
              <v:shape id="_x0000_s1117" o:spid="_x0000_s1117" style="position:absolute;left:1589;top:1153;height:153;width:133;" fillcolor="#1F1A17" filled="t" stroked="f" coordsize="133,153" path="m133,0l129,20,129,36,125,48,117,60,101,76,81,88,73,72,89,64,101,52,109,40,113,32,113,16,113,0,133,0xm81,88l64,97,48,109,32,129,16,153,0,145,16,117,36,97,56,84,73,72,81,88xe">
                <v:path arrowok="t"/>
                <v:fill on="t" focussize="0,0"/>
                <v:stroke on="f"/>
                <v:imagedata o:title=""/>
                <o:lock v:ext="edit"/>
              </v:shape>
              <v:shape id="_x0000_s1118" o:spid="_x0000_s1118" style="position:absolute;left:1472;top:1040;height:141;width:125;" fillcolor="#9F755B" filled="t" stroked="f" coordsize="125,141" path="m125,141l117,129,97,117,77,105,53,89,29,73,13,56,4,44,0,32,0,16,4,0,25,24,45,40,65,52,81,60,97,68,109,85,117,109,125,141xe">
                <v:path arrowok="t"/>
                <v:fill on="t" focussize="0,0"/>
                <v:stroke on="f"/>
                <v:imagedata o:title=""/>
                <o:lock v:ext="edit"/>
              </v:shape>
              <v:shape id="_x0000_s1119" o:spid="_x0000_s1119" style="position:absolute;left:1464;top:1020;height:165;width:141;" fillcolor="#1F1A17" filled="t" stroked="f" coordsize="141,165" path="m125,165l121,157,109,149,97,141,81,133,89,117,109,125,121,137,133,149,141,161,125,165xm81,133l49,113,21,88,8,76,4,60,0,40,4,20,21,24,16,40,21,56,25,68,37,80,61,101,89,117,81,133xm4,20l8,0,16,16,12,20,4,20xm16,16l33,36,53,48,65,60,81,64,73,80,57,72,41,64,25,48,4,28,16,16xm81,64l101,76,117,93,125,105,133,117,137,137,141,161,125,165,117,125,105,105,89,88,73,80,81,64xm141,161l125,165,133,161,141,161xe">
                <v:path arrowok="t"/>
                <v:fill on="t" focussize="0,0"/>
                <v:stroke on="f"/>
                <v:imagedata o:title=""/>
                <o:lock v:ext="edit"/>
              </v:shape>
              <v:shape id="_x0000_s1120" o:spid="_x0000_s1120" style="position:absolute;left:1468;top:1044;height:133;width:137;" fillcolor="#1F1A17" filled="t" stroked="f" coordsize="137,133" path="m17,0l21,28,33,44,45,56,61,64,57,77,37,69,21,56,12,44,8,32,4,20,0,0,17,0xm61,64l81,73,97,81,117,101,137,125,121,133,105,113,89,97,73,85,57,77,61,64xe">
                <v:path arrowok="t"/>
                <v:fill on="t" focussize="0,0"/>
                <v:stroke on="f"/>
                <v:imagedata o:title=""/>
                <o:lock v:ext="edit"/>
              </v:shape>
              <v:shape id="_x0000_s1121" o:spid="_x0000_s1121" style="position:absolute;left:1597;top:1024;height:161;width:105;" fillcolor="#9F755B" filled="t" stroked="f" coordsize="105,161" path="m0,161l8,145,20,129,40,113,65,93,85,76,97,52,101,40,105,28,101,12,97,0,81,24,61,44,44,56,28,68,16,80,8,97,0,121,0,161xe">
                <v:path arrowok="t"/>
                <v:fill on="t" focussize="0,0"/>
                <v:stroke on="f"/>
                <v:imagedata o:title=""/>
                <o:lock v:ext="edit"/>
              </v:shape>
              <v:shape id="_x0000_s1122" o:spid="_x0000_s1122" style="position:absolute;left:1589;top:1004;height:181;width:121;" fillcolor="#1F1A17" filled="t" stroked="f" coordsize="121,181" path="m0,177l4,165,16,153,28,137,44,125,56,137,40,149,28,161,20,169,16,181,0,177xm44,125l69,104,93,80,97,68,101,52,101,40,97,20,113,16,121,36,121,56,117,72,109,88,85,117,56,137,44,125xm97,16l105,0,113,16,105,20,97,16xm113,20l97,48,85,64,69,76,52,88,44,72,56,64,69,52,85,36,97,16,113,20xm52,88l36,100,24,117,16,141,16,177,0,181,0,153,0,133,4,117,12,104,24,88,44,72,52,88xm16,181l0,181,8,181,16,181xe">
                <v:path arrowok="t"/>
                <v:fill on="t" focussize="0,0"/>
                <v:stroke on="f"/>
                <v:imagedata o:title=""/>
                <o:lock v:ext="edit"/>
              </v:shape>
              <v:shape id="_x0000_s1123" o:spid="_x0000_s1123" style="position:absolute;left:1589;top:1024;height:153;width:113;" fillcolor="#1F1A17" filled="t" stroked="f" coordsize="113,153" path="m113,0l113,20,113,32,109,48,105,56,89,72,73,84,60,72,77,60,89,48,97,28,97,0,113,0xm73,84l56,97,40,109,28,129,16,153,0,149,12,117,28,97,44,84,60,72,73,84xe">
                <v:path arrowok="t"/>
                <v:fill on="t" focussize="0,0"/>
                <v:stroke on="f"/>
                <v:imagedata o:title=""/>
                <o:lock v:ext="edit"/>
              </v:shape>
              <v:shape id="_x0000_s1124" o:spid="_x0000_s1124" style="position:absolute;left:1440;top:931;height:117;width:145;" fillcolor="#9F755B" filled="t" stroked="f" coordsize="145,117" path="m145,117l133,105,113,93,89,85,65,77,40,65,16,48,8,40,4,28,0,16,0,0,24,20,49,28,69,36,85,40,101,48,117,61,133,81,145,117xe">
                <v:path arrowok="t"/>
                <v:fill on="t" focussize="0,0"/>
                <v:stroke on="f"/>
                <v:imagedata o:title=""/>
                <o:lock v:ext="edit"/>
              </v:shape>
              <v:shape id="_x0000_s1125" o:spid="_x0000_s1125" style="position:absolute;left:1432;top:911;height:141;width:161;" fillcolor="#1F1A17" filled="t" stroked="f" coordsize="161,141" path="m145,141l141,133,129,125,113,121,97,113,101,97,121,105,137,113,153,121,161,133,145,141xm97,113l61,101,28,85,16,73,8,56,0,40,0,16,16,20,16,36,24,52,32,64,40,73,69,89,101,97,97,113xm0,16l0,0,12,12,8,20,0,16xm12,12l32,28,53,40,69,44,85,48,81,64,65,60,44,56,24,44,0,24,12,12xm85,48l105,56,125,68,137,81,145,93,153,109,161,133,145,141,129,105,117,81,97,73,81,64,85,48xm161,133l145,141,153,137,161,133xe">
                <v:path arrowok="t"/>
                <v:fill on="t" focussize="0,0"/>
                <v:stroke on="f"/>
                <v:imagedata o:title=""/>
                <o:lock v:ext="edit"/>
              </v:shape>
              <v:shape id="_x0000_s1126" o:spid="_x0000_s1126" style="position:absolute;left:1432;top:927;height:117;width:157;" fillcolor="#1F1A17" filled="t" stroked="f" coordsize="157,117" path="m16,0l28,28,40,44,57,52,73,57,69,73,48,69,28,57,20,48,12,40,8,24,0,4,16,0xm69,73l69,73,73,65,69,73xm73,57l93,61,113,69,133,85,157,105,145,117,125,97,105,85,85,77,69,73,73,57xe">
                <v:path arrowok="t"/>
                <v:fill on="t" focussize="0,0"/>
                <v:stroke on="f"/>
                <v:imagedata o:title=""/>
                <o:lock v:ext="edit"/>
              </v:shape>
              <v:shape id="_x0000_s1127" o:spid="_x0000_s1127" style="position:absolute;left:1581;top:871;height:177;width:85;" fillcolor="#9F755B" filled="t" stroked="f" coordsize="85,177" path="m4,177l8,161,20,141,36,121,56,100,72,80,81,56,85,44,81,28,77,16,72,0,60,32,44,52,32,68,16,80,8,96,0,113,0,141,4,177xe">
                <v:path arrowok="t"/>
                <v:fill on="t" focussize="0,0"/>
                <v:stroke on="f"/>
                <v:imagedata o:title=""/>
                <o:lock v:ext="edit"/>
              </v:shape>
              <v:shape id="_x0000_s1128" o:spid="_x0000_s1128" style="position:absolute;left:1569;top:855;height:193;width:105;" fillcolor="#1F1A17" filled="t" stroked="f" coordsize="105,193" path="m8,193l8,177,16,165,28,149,40,133,56,145,44,157,32,169,24,181,24,193,8,193xm40,133l64,108,80,80,84,68,84,52,84,36,76,24,89,12,101,32,105,52,101,68,97,84,76,116,56,145,40,133xm76,16l80,0,89,12,84,16,76,16xm93,20l80,48,68,68,56,84,44,96,32,84,44,72,56,56,64,40,76,16,93,20xm44,96l32,108,20,129,20,153,24,193,8,193,4,169,0,149,4,133,4,120,16,100,32,84,44,96xm24,193l8,193,16,193,24,193xe">
                <v:path arrowok="t"/>
                <v:fill on="t" focussize="0,0"/>
                <v:stroke on="f"/>
                <v:imagedata o:title=""/>
                <o:lock v:ext="edit"/>
              </v:shape>
              <v:shape id="_x0000_s1129" o:spid="_x0000_s1129" style="position:absolute;left:1573;top:871;height:169;width:93;" fillcolor="#1F1A17" filled="t" stroked="f" coordsize="93,169" path="m85,0l89,20,93,36,93,48,89,60,76,76,60,92,48,80,60,68,72,52,76,36,68,8,85,0xm60,92l48,104,36,121,24,141,20,169,0,165,8,137,20,113,36,96,48,80,60,92xe">
                <v:path arrowok="t"/>
                <v:fill on="t" focussize="0,0"/>
                <v:stroke on="f"/>
                <v:imagedata o:title=""/>
                <o:lock v:ext="edit"/>
              </v:shape>
              <v:shape id="_x0000_s1130" o:spid="_x0000_s1130" style="position:absolute;left:1376;top:834;height:85;width:157;" fillcolor="#9F755B" filled="t" stroked="f" coordsize="157,85" path="m157,85l141,77,121,73,96,69,72,65,48,57,24,45,16,37,8,29,4,17,0,0,28,17,48,21,68,25,88,25,104,29,121,41,137,57,157,85xe">
                <v:path arrowok="t"/>
                <v:fill on="t" focussize="0,0"/>
                <v:stroke on="f"/>
                <v:imagedata o:title=""/>
                <o:lock v:ext="edit"/>
              </v:shape>
              <v:shape id="_x0000_s1131" o:spid="_x0000_s1131" style="position:absolute;left:1364;top:818;height:109;width:173;" fillcolor="#1F1A17" filled="t" stroked="f" coordsize="173,109" path="m161,109l153,101,141,97,125,93,108,93,112,77,133,77,149,81,165,89,173,97,161,109xm108,93l76,85,44,73,28,65,16,53,8,37,4,16,20,16,24,33,32,45,40,53,52,61,80,69,112,77,108,93xm4,16l0,0,16,8,12,16,4,16xm16,8l36,20,56,28,72,33,88,33,88,49,72,49,52,45,32,37,8,24,16,8xm88,33l108,37,133,45,141,53,153,65,165,77,173,97,161,105,141,77,121,61,104,53,88,49,88,33xm173,97l161,109,169,101,173,97xe">
                <v:path arrowok="t"/>
                <v:fill on="t" focussize="0,0"/>
                <v:stroke on="f"/>
                <v:imagedata o:title=""/>
                <o:lock v:ext="edit"/>
              </v:shape>
              <v:shape id="_x0000_s1132" o:spid="_x0000_s1132" style="position:absolute;left:1372;top:830;height:89;width:161;" fillcolor="#1F1A17" filled="t" stroked="f" coordsize="161,89" path="m12,0l28,25,40,37,56,45,72,45,72,61,52,61,32,53,24,45,16,37,8,25,0,8,12,0xm72,45l92,45,113,49,137,61,161,77,149,89,129,73,108,65,88,61,72,61,72,45xe">
                <v:path arrowok="t"/>
                <v:fill on="t" focussize="0,0"/>
                <v:stroke on="f"/>
                <v:imagedata o:title=""/>
                <o:lock v:ext="edit"/>
              </v:shape>
              <v:shape id="_x0000_s1133" o:spid="_x0000_s1133" style="position:absolute;left:1517;top:746;height:177;width:64;" fillcolor="#9F755B" filled="t" stroked="f" coordsize="64,177" path="m12,177l16,157,24,141,36,121,48,96,60,72,64,48,64,36,64,24,56,12,48,0,40,32,32,52,20,68,12,84,4,100,0,117,4,141,12,177xe">
                <v:path arrowok="t"/>
                <v:fill on="t" focussize="0,0"/>
                <v:stroke on="f"/>
                <v:imagedata o:title=""/>
                <o:lock v:ext="edit"/>
              </v:shape>
              <v:shape id="_x0000_s1134" o:spid="_x0000_s1134" style="position:absolute;left:1509;top:726;height:197;width:84;" fillcolor="#1F1A17" filled="t" stroked="f" coordsize="84,197" path="m12,197l12,185,16,169,28,153,36,137,52,145,40,157,36,173,32,185,28,193,12,197xm36,137l52,108,64,80,64,68,64,52,60,40,48,28,60,16,76,32,80,48,84,64,80,80,68,112,52,145,36,137xm48,20l48,0,60,16,56,20,48,20xm64,20l60,48,52,68,44,84,32,100,20,88,28,76,36,64,44,44,48,20,64,20xm32,100l24,116,16,133,20,157,28,193,12,197,8,177,0,157,0,141,0,129,8,108,20,88,32,100xm28,193l12,197,20,197,28,193xe">
                <v:path arrowok="t"/>
                <v:fill on="t" focussize="0,0"/>
                <v:stroke on="f"/>
                <v:imagedata o:title=""/>
                <o:lock v:ext="edit"/>
              </v:shape>
              <v:shape id="_x0000_s1135" o:spid="_x0000_s1135" style="position:absolute;left:1521;top:746;height:165;width:64;" fillcolor="#1F1A17" filled="t" stroked="f" coordsize="64,165" path="m52,0l56,16,60,32,64,44,60,52,56,72,44,88,28,80,40,64,44,52,44,32,36,8,52,0xm44,88l32,105,24,121,16,141,16,165,0,165,0,137,8,113,20,96,28,80,44,88xe">
                <v:path arrowok="t"/>
                <v:fill on="t" focussize="0,0"/>
                <v:stroke on="f"/>
                <v:imagedata o:title=""/>
                <o:lock v:ext="edit"/>
              </v:shape>
              <v:shape id="_x0000_s1136" o:spid="_x0000_s1136" style="position:absolute;left:1320;top:746;height:68;width:152;" fillcolor="#9F755B" filled="t" stroked="f" coordsize="152,68" path="m152,68l140,60,120,56,96,56,72,52,48,48,28,40,20,36,12,24,4,16,0,0,28,12,48,16,68,20,84,20,100,20,116,28,132,44,152,68xe">
                <v:path arrowok="t"/>
                <v:fill on="t" focussize="0,0"/>
                <v:stroke on="f"/>
                <v:imagedata o:title=""/>
                <o:lock v:ext="edit"/>
              </v:shape>
              <v:shape id="_x0000_s1137" o:spid="_x0000_s1137" style="position:absolute;left:1308;top:730;height:88;width:172;" fillcolor="#1F1A17" filled="t" stroked="f" coordsize="172,88" path="m156,88l140,84,108,80,108,64,128,64,144,68,160,72,168,80,156,88xm108,80l76,76,44,68,32,64,20,52,12,36,4,20,20,16,24,28,32,40,44,48,56,56,80,60,108,64,108,80xm4,20l0,0,16,12,12,16,4,20xm16,12l36,20,56,24,72,24,84,24,84,44,68,44,52,40,32,36,8,24,16,12xm84,24l104,28,124,32,136,40,144,48,156,60,172,80,156,88,136,60,116,48,100,44,84,44,84,24xm172,80l156,88,164,84,172,80xe">
                <v:path arrowok="t"/>
                <v:fill on="t" focussize="0,0"/>
                <v:stroke on="f"/>
                <v:imagedata o:title=""/>
                <o:lock v:ext="edit"/>
              </v:shape>
              <v:shape id="_x0000_s1138" o:spid="_x0000_s1138" style="position:absolute;left:1316;top:746;height:68;width:156;" fillcolor="#1F1A17" filled="t" stroked="f" coordsize="156,68" path="m12,0l28,20,40,28,56,32,72,32,72,48,52,48,36,44,24,40,16,32,8,20,0,8,12,0xm72,32l88,32,108,36,132,40,156,56,144,68,124,56,104,52,88,48,72,48,72,32xe">
                <v:path arrowok="t"/>
                <v:fill on="t" focussize="0,0"/>
                <v:stroke on="f"/>
                <v:imagedata o:title=""/>
                <o:lock v:ext="edit"/>
              </v:shape>
              <v:shape id="_x0000_s1139" o:spid="_x0000_s1139" style="position:absolute;left:1452;top:649;height:165;width:57;" fillcolor="#9F755B" filled="t" stroked="f" coordsize="57,165" path="m20,165l16,149,24,133,37,113,45,89,53,68,57,44,57,32,53,20,45,12,37,0,33,28,24,52,16,68,8,81,4,97,0,113,4,137,20,165xe">
                <v:path arrowok="t"/>
                <v:fill on="t" focussize="0,0"/>
                <v:stroke on="f"/>
                <v:imagedata o:title=""/>
                <o:lock v:ext="edit"/>
              </v:shape>
              <v:shape id="_x0000_s1140" o:spid="_x0000_s1140" style="position:absolute;left:1444;top:633;height:185;width:73;" fillcolor="#1F1A17" filled="t" stroked="f" coordsize="73,185" path="m20,185l16,173,20,157,28,141,36,125,49,133,36,161,36,181,20,185xm36,125l49,101,57,72,57,60,53,48,49,36,41,24,49,12,65,24,69,40,73,56,73,72,65,101,49,133,36,125xm36,16l36,0,49,12,45,16,36,16xm53,16l49,44,45,64,36,80,28,93,16,84,20,72,28,56,32,40,36,16,53,16xm28,93l20,109,16,125,20,145,32,177,20,185,8,165,4,149,0,133,0,121,4,101,16,84,28,93xm36,181l20,185,28,181,36,181xe">
                <v:path arrowok="t"/>
                <v:fill on="t" focussize="0,0"/>
                <v:stroke on="f"/>
                <v:imagedata o:title=""/>
                <o:lock v:ext="edit"/>
              </v:shape>
              <v:shape id="_x0000_s1141" o:spid="_x0000_s1141" style="position:absolute;left:1460;top:649;height:161;width:49;" fillcolor="#1F1A17" filled="t" stroked="f" coordsize="49,161" path="m37,0l45,12,49,28,49,40,49,48,45,68,37,85,20,77,29,60,33,48,33,28,20,8,37,0xm37,85l29,97,20,113,16,133,16,157,0,161,0,133,4,109,12,93,20,77,37,85xe">
                <v:path arrowok="t"/>
                <v:fill on="t" focussize="0,0"/>
                <v:stroke on="f"/>
                <v:imagedata o:title=""/>
                <o:lock v:ext="edit"/>
              </v:shape>
              <v:shape id="_x0000_s1142" o:spid="_x0000_s1142" style="position:absolute;left:1251;top:641;height:64;width:145;" fillcolor="#9F755B" filled="t" stroked="f" coordsize="145,64" path="m145,64l133,56,113,52,93,52,69,48,48,48,28,36,20,32,12,24,4,12,0,0,24,12,48,16,65,16,81,16,97,20,109,24,125,40,145,64xe">
                <v:path arrowok="t"/>
                <v:fill on="t" focussize="0,0"/>
                <v:stroke on="f"/>
                <v:imagedata o:title=""/>
                <o:lock v:ext="edit"/>
              </v:shape>
              <v:shape id="_x0000_s1143" o:spid="_x0000_s1143" style="position:absolute;left:1239;top:625;height:84;width:165;" fillcolor="#1F1A17" filled="t" stroked="f" coordsize="165,84" path="m149,84l133,80,105,76,105,60,125,60,141,64,153,68,161,76,149,84xm105,76l73,72,44,68,32,60,20,48,12,36,4,20,20,16,24,28,32,40,44,48,52,52,81,56,105,60,105,76xm4,20l0,0,16,8,12,16,4,20xm16,8l36,20,52,24,69,24,81,24,81,40,69,40,52,40,32,36,8,24,16,8xm81,24l101,24,121,32,141,44,165,76,149,84,129,60,113,48,97,40,81,40,81,24xm165,76l149,84,157,80,165,76xe">
                <v:path arrowok="t"/>
                <v:fill on="t" focussize="0,0"/>
                <v:stroke on="f"/>
                <v:imagedata o:title=""/>
                <o:lock v:ext="edit"/>
              </v:shape>
              <v:shape id="_x0000_s1144" o:spid="_x0000_s1144" style="position:absolute;left:1247;top:637;height:68;width:149;" fillcolor="#1F1A17" filled="t" stroked="f" coordsize="149,68" path="m16,0l28,20,40,28,56,32,69,32,69,48,52,48,32,44,24,40,16,32,8,24,0,8,16,0xm69,32l85,32,105,36,125,40,149,56,141,68,121,56,101,52,85,48,69,48,69,32xe">
                <v:path arrowok="t"/>
                <v:fill on="t" focussize="0,0"/>
                <v:stroke on="f"/>
                <v:imagedata o:title=""/>
                <o:lock v:ext="edit"/>
              </v:shape>
              <v:shape id="_x0000_s1145" o:spid="_x0000_s1145" style="position:absolute;left:1380;top:548;height:157;width:52;" fillcolor="#9F755B" filled="t" stroked="f" coordsize="52,157" path="m16,157l16,145,20,125,28,105,40,85,48,65,52,45,48,32,44,20,40,12,32,0,28,28,20,49,12,65,4,77,0,93,0,109,4,129,16,157xe">
                <v:path arrowok="t"/>
                <v:fill on="t" focussize="0,0"/>
                <v:stroke on="f"/>
                <v:imagedata o:title=""/>
                <o:lock v:ext="edit"/>
              </v:shape>
              <v:shape id="_x0000_s1146" o:spid="_x0000_s1146" style="position:absolute;left:1368;top:532;height:177;width:72;" fillcolor="#1F1A17" filled="t" stroked="f" coordsize="72,177" path="m20,177l16,165,20,149,24,137,32,121,48,125,36,153,36,169,20,177xm32,121l44,97,52,69,52,57,52,44,48,36,36,24,48,12,60,24,68,40,72,57,72,69,60,97,48,125,32,121xm36,16l36,0,48,12,44,16,36,16xm52,16l48,44,44,61,36,77,28,89,16,81,20,69,28,57,32,40,36,16,52,16xm28,89l24,105,20,121,20,141,32,169,20,177,4,141,0,117,8,97,16,81,28,89xm36,169l20,177,28,173,36,169xe">
                <v:path arrowok="t"/>
                <v:fill on="t" focussize="0,0"/>
                <v:stroke on="f"/>
                <v:imagedata o:title=""/>
                <o:lock v:ext="edit"/>
              </v:shape>
              <v:shape id="_x0000_s1147" o:spid="_x0000_s1147" style="position:absolute;left:1384;top:548;height:153;width:48;" fillcolor="#1F1A17" filled="t" stroked="f" coordsize="48,153" path="m32,0l40,12,44,28,48,36,48,49,44,65,32,81,20,73,28,61,32,45,28,28,20,8,32,0xm32,81l28,93,20,109,16,125,16,149,0,153,0,125,4,105,12,85,20,73,32,81xe">
                <v:path arrowok="t"/>
                <v:fill on="t" focussize="0,0"/>
                <v:stroke on="f"/>
                <v:imagedata o:title=""/>
                <o:lock v:ext="edit"/>
              </v:shape>
              <v:shape id="_x0000_s1148" o:spid="_x0000_s1148" style="position:absolute;left:1159;top:516;height:77;width:140;" fillcolor="#9F755B" filled="t" stroked="f" coordsize="140,77" path="m140,77l128,73,112,60,96,44,84,28,64,12,44,4,36,0,24,0,12,4,0,8,24,20,40,32,52,44,64,56,76,68,88,77,108,77,140,77xe">
                <v:path arrowok="t"/>
                <v:fill on="t" focussize="0,0"/>
                <v:stroke on="f"/>
                <v:imagedata o:title=""/>
                <o:lock v:ext="edit"/>
              </v:shape>
              <v:shape id="_x0000_s1149" o:spid="_x0000_s1149" style="position:absolute;left:1139;top:508;height:93;width:160;" fillcolor="#1F1A17" filled="t" stroked="f" coordsize="160,93" path="m160,93l148,89,136,81,124,72,112,60,124,48,144,68,160,76,160,93xm112,60l92,40,72,24,60,20,52,16,36,16,24,24,16,8,32,0,48,0,64,0,76,8,104,24,124,48,112,60xm16,24l0,16,16,8,20,16,16,24xm24,8l44,20,60,28,72,40,84,52,68,64,60,52,52,44,36,32,16,24,24,8xm84,52l92,64,108,72,128,76,160,76,160,93,124,93,100,89,84,76,68,64,84,52xm160,76l160,93,160,85,160,76xe">
                <v:path arrowok="t"/>
                <v:fill on="t" focussize="0,0"/>
                <v:stroke on="f"/>
                <v:imagedata o:title=""/>
                <o:lock v:ext="edit"/>
              </v:shape>
              <v:shape id="_x0000_s1150" o:spid="_x0000_s1150" style="position:absolute;left:1159;top:512;height:89;width:136;" fillcolor="#1F1A17" filled="t" stroked="f" coordsize="136,89" path="m0,4l16,0,32,0,40,4,52,8,64,16,76,32,64,44,56,32,44,24,28,20,4,20,0,4xm76,32l84,44,96,56,112,64,136,72,132,89,104,81,88,68,76,56,64,44,76,32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8"/>
          <w:szCs w:val="28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4"/>
          <w:szCs w:val="24"/>
          <w:lang w:val="id-ID"/>
        </w:rPr>
      </w:pPr>
    </w:p>
    <w:p>
      <w:pPr>
        <w:spacing w:after="0" w:line="240" w:lineRule="auto"/>
        <w:rPr>
          <w:rFonts w:ascii="Bookman Old Style" w:hAnsi="Bookman Old Style" w:cs="Times New Roman"/>
          <w:sz w:val="24"/>
          <w:szCs w:val="24"/>
          <w:lang w:val="id-ID"/>
        </w:rPr>
      </w:pPr>
    </w:p>
    <w:p>
      <w:pPr>
        <w:spacing w:after="0" w:line="240" w:lineRule="auto"/>
        <w:jc w:val="center"/>
        <w:rPr>
          <w:rFonts w:ascii="Bell MT" w:hAnsi="Bell MT" w:cs="Times New Roman"/>
          <w:b/>
          <w:sz w:val="36"/>
          <w:szCs w:val="36"/>
          <w:lang w:val="id-ID"/>
        </w:rPr>
      </w:pPr>
      <w:r>
        <w:rPr>
          <w:rFonts w:ascii="Bell MT" w:hAnsi="Bell MT" w:cs="Times New Roman"/>
          <w:b/>
          <w:sz w:val="36"/>
          <w:szCs w:val="36"/>
          <w:lang w:val="id-ID"/>
        </w:rPr>
        <w:t>PEMERINTAH KABUPATEN KEPULAUAN SELAYAR</w:t>
      </w:r>
    </w:p>
    <w:p>
      <w:pPr>
        <w:spacing w:after="0" w:line="240" w:lineRule="auto"/>
        <w:jc w:val="center"/>
        <w:rPr>
          <w:rFonts w:ascii="Bell MT" w:hAnsi="Bell MT" w:cs="Times New Roman"/>
          <w:b/>
          <w:sz w:val="36"/>
          <w:szCs w:val="36"/>
        </w:rPr>
      </w:pPr>
      <w:r>
        <w:rPr>
          <w:rFonts w:ascii="Bell MT" w:hAnsi="Bell MT" w:cs="Times New Roman"/>
          <w:b/>
          <w:sz w:val="36"/>
          <w:szCs w:val="36"/>
        </w:rPr>
        <w:t>DINAS PEMBERDAYAAN PEREMPUAN PERLINDUNGAN ANAK PENGENDALIAN PENDUDUK DAN KELUARGA BERENCANA</w:t>
      </w:r>
    </w:p>
    <w:p>
      <w:pPr>
        <w:spacing w:after="0" w:line="240" w:lineRule="auto"/>
        <w:jc w:val="center"/>
        <w:rPr>
          <w:rFonts w:ascii="Bell MT" w:hAnsi="Bell MT" w:cs="Times New Roman"/>
          <w:b/>
          <w:sz w:val="36"/>
          <w:szCs w:val="36"/>
        </w:rPr>
      </w:pPr>
    </w:p>
    <w:p>
      <w:pPr>
        <w:rPr>
          <w:rFonts w:ascii="Algerian" w:hAnsi="Algerian"/>
          <w:sz w:val="32"/>
          <w:szCs w:val="32"/>
        </w:rPr>
      </w:pPr>
    </w:p>
    <w:p>
      <w:pPr>
        <w:rPr>
          <w:rFonts w:ascii="Algerian" w:hAnsi="Algerian"/>
          <w:sz w:val="32"/>
          <w:szCs w:val="32"/>
        </w:rPr>
      </w:pPr>
    </w:p>
    <w:p>
      <w:pPr>
        <w:rPr>
          <w:rFonts w:ascii="Algerian" w:hAnsi="Algerian"/>
          <w:sz w:val="32"/>
          <w:szCs w:val="32"/>
        </w:rPr>
      </w:pPr>
    </w:p>
    <w:p>
      <w:pPr>
        <w:rPr>
          <w:rFonts w:ascii="Algerian" w:hAnsi="Algerian"/>
          <w:sz w:val="32"/>
          <w:szCs w:val="32"/>
        </w:rPr>
      </w:pPr>
    </w:p>
    <w:p>
      <w:pPr>
        <w:rPr>
          <w:rFonts w:ascii="Algerian" w:hAnsi="Algerian"/>
          <w:sz w:val="32"/>
          <w:szCs w:val="32"/>
        </w:rPr>
      </w:pPr>
    </w:p>
    <w:p>
      <w:pPr>
        <w:jc w:val="center"/>
        <w:rPr>
          <w:rFonts w:hint="default" w:ascii="Algerian" w:hAnsi="Algerian"/>
          <w:color w:val="0000FF"/>
          <w:sz w:val="96"/>
          <w:szCs w:val="96"/>
          <w:lang w:val="en-US"/>
        </w:rPr>
      </w:pPr>
      <w:r>
        <w:rPr>
          <w:rFonts w:hint="default" w:ascii="Algerian" w:hAnsi="Algerian"/>
          <w:color w:val="0000FF"/>
          <w:sz w:val="96"/>
          <w:szCs w:val="96"/>
          <w:lang w:val="en-US"/>
        </w:rPr>
        <w:t>LAMPIRAN</w:t>
      </w:r>
    </w:p>
    <w:sectPr>
      <w:pgSz w:w="12240" w:h="2016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lgerian">
    <w:panose1 w:val="04020705040A02060702"/>
    <w:charset w:val="00"/>
    <w:family w:val="decorative"/>
    <w:pitch w:val="default"/>
    <w:sig w:usb0="00000003" w:usb1="00000000" w:usb2="00000000" w:usb3="00000000" w:csb0="20000001" w:csb1="00000000"/>
  </w:font>
  <w:font w:name="Bell MT">
    <w:panose1 w:val="02020503060305020303"/>
    <w:charset w:val="00"/>
    <w:family w:val="roman"/>
    <w:pitch w:val="default"/>
    <w:sig w:usb0="00000003" w:usb1="00000000" w:usb2="00000000" w:usb3="00000000" w:csb0="20000001" w:csb1="00000000"/>
  </w:font>
  <w:font w:name="楷体">
    <w:altName w:val="SimSun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skerville Old Face">
    <w:panose1 w:val="02020602080505020303"/>
    <w:charset w:val="00"/>
    <w:family w:val="auto"/>
    <w:pitch w:val="default"/>
    <w:sig w:usb0="00000003" w:usb1="00000000" w:usb2="00000000" w:usb3="00000000" w:csb0="20000001" w:csb1="00000000"/>
  </w:font>
  <w:font w:name="Bahnschrift SemiLight Semi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Light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erlin Sans FB">
    <w:panose1 w:val="020E0602020502020306"/>
    <w:charset w:val="00"/>
    <w:family w:val="auto"/>
    <w:pitch w:val="default"/>
    <w:sig w:usb0="00000003" w:usb1="00000000" w:usb2="00000000" w:usb3="00000000" w:csb0="20000001" w:csb1="0000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Bahnschrift Semi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attachedTemplate r:id="rId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72A27"/>
    <w:rsid w:val="001558F1"/>
    <w:rsid w:val="0016691C"/>
    <w:rsid w:val="001B71FB"/>
    <w:rsid w:val="004C72EB"/>
    <w:rsid w:val="00640009"/>
    <w:rsid w:val="00690555"/>
    <w:rsid w:val="006A757F"/>
    <w:rsid w:val="008B6E3B"/>
    <w:rsid w:val="00A3146C"/>
    <w:rsid w:val="00CC7003"/>
    <w:rsid w:val="00EE0D79"/>
    <w:rsid w:val="00F94E4D"/>
    <w:rsid w:val="1F66357E"/>
    <w:rsid w:val="57D54611"/>
    <w:rsid w:val="7B2D42C7"/>
    <w:rsid w:val="7E8A1B2B"/>
    <w:rsid w:val="7EC1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7"/>
    <w:semiHidden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6"/>
    <w:semiHidden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2"/>
    <w:link w:val="5"/>
    <w:semiHidden/>
    <w:qFormat/>
    <w:uiPriority w:val="99"/>
    <w:rPr>
      <w:rFonts w:ascii="Calibri" w:hAnsi="Calibri" w:eastAsia="Calibri" w:cs="Calibri"/>
    </w:rPr>
  </w:style>
  <w:style w:type="character" w:customStyle="1" w:styleId="7">
    <w:name w:val="Footer Char"/>
    <w:basedOn w:val="2"/>
    <w:link w:val="4"/>
    <w:semiHidden/>
    <w:uiPriority w:val="99"/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AYA\RENJA%202024%20DP3AP2KB\Normal.w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Puzzle"/>
      <sectRole val="1"/>
    </customSectPr>
    <customSectPr/>
  </customSectProps>
  <customShpExts>
    <customShpInfo spid="_x0000_s1166"/>
    <customShpInfo spid="_x0000_s1167"/>
    <customShpInfo spid="_x0000_s1169"/>
    <customShpInfo spid="_x0000_s1170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67"/>
    <customShpInfo spid="_x0000_s1268"/>
    <customShpInfo spid="_x0000_s1269"/>
    <customShpInfo spid="_x0000_s1270"/>
    <customShpInfo spid="_x0000_s1271"/>
    <customShpInfo spid="_x0000_s1272"/>
    <customShpInfo spid="_x0000_s1273"/>
    <customShpInfo spid="_x0000_s1274"/>
    <customShpInfo spid="_x0000_s1275"/>
    <customShpInfo spid="_x0000_s1276"/>
    <customShpInfo spid="_x0000_s1277"/>
    <customShpInfo spid="_x0000_s1278"/>
    <customShpInfo spid="_x0000_s1279"/>
    <customShpInfo spid="_x0000_s1280"/>
    <customShpInfo spid="_x0000_s1281"/>
    <customShpInfo spid="_x0000_s1282"/>
    <customShpInfo spid="_x0000_s1283"/>
    <customShpInfo spid="_x0000_s1284"/>
    <customShpInfo spid="_x0000_s1285"/>
    <customShpInfo spid="_x0000_s1286"/>
    <customShpInfo spid="_x0000_s1287"/>
    <customShpInfo spid="_x0000_s1288"/>
    <customShpInfo spid="_x0000_s1289"/>
    <customShpInfo spid="_x0000_s1290"/>
    <customShpInfo spid="_x0000_s1291"/>
    <customShpInfo spid="_x0000_s1292"/>
    <customShpInfo spid="_x0000_s1171"/>
    <customShpInfo spid="_x0000_s1168"/>
    <customShpInfo spid="_x0000_s1165"/>
    <customShpInfo spid="_x0000_s1027"/>
    <customShpInfo spid="_x0000_s1028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02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145</Characters>
  <Lines>1</Lines>
  <Paragraphs>1</Paragraphs>
  <TotalTime>3</TotalTime>
  <ScaleCrop>false</ScaleCrop>
  <LinksUpToDate>false</LinksUpToDate>
  <CharactersWithSpaces>169</CharactersWithSpaces>
  <Application>WPS Office_11.2.0.11388_F1E327BC-269C-435d-A152-05C5408002CA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2019-04-06T21:23:00Z</dcterms:created>
  <dc:creator>MAYA_ PC</dc:creator>
  <cp:lastModifiedBy>BKKBN</cp:lastModifiedBy>
  <cp:lastPrinted>2023-03-06T09:39:00Z</cp:lastPrinted>
  <dcterms:modified xsi:type="dcterms:W3CDTF">2023-03-06T12:46:20Z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1033-11.2.0.11388</vt:lpwstr>
  </property>
  <property fmtid="{D5CDD505-2E9C-101B-9397-08002B2CF9AE}" pid="3" name="ICV">
    <vt:lpwstr>66E2B5A4CB9941D0AB01DE37CC5EBE23</vt:lpwstr>
  </property>
</Properties>
</file>